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EC" w:rsidRPr="007E5934" w:rsidRDefault="00793DEC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793DEC" w:rsidRDefault="00793DEC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26" style="position:absolute;left:0;text-align:left;z-index:251607552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27" style="position:absolute;left:0;text-align:left;z-index:251606528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793DEC" w:rsidRDefault="00793DEC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28" style="position:absolute;left:0;text-align:left;z-index:251608576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29" style="position:absolute;left:0;text-align:left;z-index:251609600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bookmarkStart w:id="0" w:name="Dropdown1"/>
      <w:r w:rsidRPr="004408DF">
        <w:rPr>
          <w:b/>
          <w:bCs/>
          <w:spacing w:val="20"/>
          <w:lang w:val="sr-Cyrl-CS"/>
        </w:rPr>
        <w:t xml:space="preserve">  </w:t>
      </w:r>
      <w:bookmarkEnd w:id="0"/>
      <w:r>
        <w:rPr>
          <w:b/>
          <w:bCs/>
          <w:i/>
          <w:iCs/>
          <w:spacing w:val="20"/>
          <w:lang w:val="sr-Cyrl-CS"/>
        </w:rPr>
        <w:fldChar w:fldCharType="begin">
          <w:ffData>
            <w:name w:val=""/>
            <w:enabled/>
            <w:calcOnExit w:val="0"/>
            <w:ddList>
              <w:listEntry w:val="СЕПТЕМБАР"/>
              <w:listEntry w:val="                "/>
              <w:listEntry w:val="ОКТОБАР"/>
              <w:listEntry w:val="НОВЕМБАР"/>
              <w:listEntry w:val="ДЕЦЕМБАР"/>
              <w:listEntry w:val="ЈАНУАР"/>
              <w:listEntry w:val="ФЕБРУАР"/>
              <w:listEntry w:val="МАРТ"/>
              <w:listEntry w:val="АПРИЛ"/>
              <w:listEntry w:val="МАЈ"/>
              <w:listEntry w:val="ЈУН"/>
            </w:ddList>
          </w:ffData>
        </w:fldChar>
      </w:r>
      <w:r>
        <w:rPr>
          <w:b/>
          <w:bCs/>
          <w:i/>
          <w:iCs/>
          <w:spacing w:val="20"/>
          <w:lang w:val="sr-Cyrl-CS"/>
        </w:rPr>
        <w:instrText xml:space="preserve"> FORMDROPDOWN </w:instrText>
      </w:r>
      <w:r>
        <w:rPr>
          <w:b/>
          <w:bCs/>
          <w:i/>
          <w:iCs/>
          <w:spacing w:val="20"/>
          <w:lang w:val="sr-Cyrl-CS"/>
        </w:rPr>
      </w:r>
      <w:r>
        <w:rPr>
          <w:b/>
          <w:bCs/>
          <w:i/>
          <w:i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bookmarkStart w:id="1" w:name="Text5"/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bookmarkEnd w:id="1"/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30" style="position:absolute;left:0;text-align:left;z-index:251612672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1" style="position:absolute;left:0;text-align:left;z-index:251611648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2" style="position:absolute;left:0;text-align:left;z-index:251610624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bookmarkStart w:id="2" w:name="Text2"/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bookmarkEnd w:id="2"/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highlight w:val="lightGray"/>
          <w:lang w:val="sr-Cyrl-CS"/>
        </w:rPr>
        <w:t>осми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bookmarkStart w:id="3" w:name="Text4"/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  <w:bookmarkEnd w:id="3"/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33" style="position:absolute;left:0;text-align:left;z-index:251605504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4" style="position:absolute;left:0;text-align:left;z-index:251604480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bookmarkStart w:id="4" w:name="Text1"/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  <w:bookmarkEnd w:id="4"/>
    </w:p>
    <w:tbl>
      <w:tblPr>
        <w:tblpPr w:leftFromText="180" w:rightFromText="180" w:vertAnchor="page" w:horzAnchor="margin" w:tblpY="3458"/>
        <w:tblW w:w="15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9"/>
        <w:gridCol w:w="670"/>
        <w:gridCol w:w="4017"/>
        <w:gridCol w:w="1377"/>
        <w:gridCol w:w="1227"/>
        <w:gridCol w:w="1504"/>
        <w:gridCol w:w="1868"/>
        <w:gridCol w:w="1629"/>
        <w:gridCol w:w="2699"/>
      </w:tblGrid>
      <w:tr w:rsidR="00793DEC">
        <w:trPr>
          <w:trHeight w:val="557"/>
        </w:trPr>
        <w:tc>
          <w:tcPr>
            <w:tcW w:w="799" w:type="dxa"/>
            <w:vAlign w:val="center"/>
          </w:tcPr>
          <w:p w:rsidR="00793DEC" w:rsidRPr="00A56027" w:rsidRDefault="00793DEC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0" w:type="dxa"/>
            <w:vAlign w:val="center"/>
          </w:tcPr>
          <w:p w:rsidR="00793DEC" w:rsidRPr="003C1AE3" w:rsidRDefault="00793DEC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17" w:type="dxa"/>
            <w:vAlign w:val="center"/>
          </w:tcPr>
          <w:p w:rsidR="00793DEC" w:rsidRPr="008C33F3" w:rsidRDefault="00793DEC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793DEC" w:rsidRPr="008C33F3" w:rsidRDefault="00793DEC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377" w:type="dxa"/>
            <w:vAlign w:val="center"/>
          </w:tcPr>
          <w:p w:rsidR="00793DEC" w:rsidRPr="008C33F3" w:rsidRDefault="00793DEC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27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504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68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9" w:type="dxa"/>
            <w:vAlign w:val="center"/>
          </w:tcPr>
          <w:p w:rsidR="00793DEC" w:rsidRPr="008C33F3" w:rsidRDefault="00793DEC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99" w:type="dxa"/>
            <w:vAlign w:val="center"/>
          </w:tcPr>
          <w:p w:rsidR="00793DEC" w:rsidRPr="008C33F3" w:rsidRDefault="00793DEC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793DEC">
        <w:trPr>
          <w:trHeight w:val="764"/>
        </w:trPr>
        <w:tc>
          <w:tcPr>
            <w:tcW w:w="799" w:type="dxa"/>
            <w:vAlign w:val="center"/>
          </w:tcPr>
          <w:p w:rsidR="00793DEC" w:rsidRPr="009614E4" w:rsidRDefault="00793DEC" w:rsidP="003D5625">
            <w:pPr>
              <w:ind w:left="-142" w:right="-107" w:firstLine="142"/>
              <w:rPr>
                <w:lang w:val="sr-Latn-CS"/>
              </w:rPr>
            </w:pPr>
            <w:r>
              <w:rPr>
                <w:highlight w:val="lightGray"/>
                <w:lang w:val="de-DE"/>
              </w:rPr>
              <w:t>I</w:t>
            </w:r>
            <w:r w:rsidRPr="009614E4">
              <w:rPr>
                <w:highlight w:val="lightGray"/>
                <w:lang w:val="sr-Latn-CS"/>
              </w:rPr>
              <w:t>.</w:t>
            </w:r>
          </w:p>
        </w:tc>
        <w:tc>
          <w:tcPr>
            <w:tcW w:w="670" w:type="dxa"/>
            <w:vAlign w:val="center"/>
          </w:tcPr>
          <w:p w:rsidR="00793DEC" w:rsidRPr="003C1AE3" w:rsidRDefault="00793DEC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793DEC" w:rsidRPr="00875418" w:rsidRDefault="00793DEC" w:rsidP="003D5625">
            <w:pPr>
              <w:ind w:right="-85"/>
              <w:rPr>
                <w:lang w:val="sr-Cyrl-CS"/>
              </w:rPr>
            </w:pPr>
            <w:r w:rsidRPr="009614E4">
              <w:rPr>
                <w:highlight w:val="lightGray"/>
                <w:lang w:val="de-DE"/>
              </w:rPr>
              <w:t>Fitness und Sport</w:t>
            </w:r>
          </w:p>
        </w:tc>
        <w:tc>
          <w:tcPr>
            <w:tcW w:w="1377" w:type="dxa"/>
            <w:vAlign w:val="center"/>
          </w:tcPr>
          <w:p w:rsidR="00793DEC" w:rsidRPr="00115417" w:rsidRDefault="00793DEC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B977DF">
              <w:rPr>
                <w:sz w:val="18"/>
                <w:szCs w:val="18"/>
                <w:highlight w:val="lightGray"/>
                <w:lang w:val="sr-Cyrl-CS"/>
              </w:rPr>
              <w:t>уводни час</w:t>
            </w:r>
          </w:p>
        </w:tc>
        <w:bookmarkStart w:id="5" w:name="Text10"/>
        <w:tc>
          <w:tcPr>
            <w:tcW w:w="1227" w:type="dxa"/>
            <w:vAlign w:val="center"/>
          </w:tcPr>
          <w:p w:rsidR="00793DEC" w:rsidRPr="00115417" w:rsidRDefault="00793DEC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  <w:bookmarkEnd w:id="5"/>
          </w:p>
        </w:tc>
        <w:tc>
          <w:tcPr>
            <w:tcW w:w="1504" w:type="dxa"/>
            <w:vAlign w:val="center"/>
          </w:tcPr>
          <w:p w:rsidR="00793DEC" w:rsidRPr="00B977DF" w:rsidRDefault="00793DEC" w:rsidP="003D5625">
            <w:pPr>
              <w:ind w:right="-187"/>
              <w:rPr>
                <w:sz w:val="18"/>
                <w:szCs w:val="18"/>
                <w:lang w:val="de-DE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793DEC" w:rsidRPr="00115417" w:rsidRDefault="00793DEC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793DEC" w:rsidRPr="003C1AE3" w:rsidRDefault="00793DEC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793DEC" w:rsidRPr="003C1AE3" w:rsidRDefault="00793DEC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hRule="exact" w:val="605"/>
        </w:trPr>
        <w:tc>
          <w:tcPr>
            <w:tcW w:w="799" w:type="dxa"/>
            <w:vAlign w:val="center"/>
          </w:tcPr>
          <w:p w:rsidR="00793DEC" w:rsidRPr="003C1AE3" w:rsidRDefault="00793DEC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793DEC" w:rsidRPr="003C1AE3" w:rsidRDefault="00793DEC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2.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793DEC" w:rsidRPr="00B977DF" w:rsidRDefault="00793DEC" w:rsidP="003D5625">
            <w:pPr>
              <w:ind w:right="-85"/>
              <w:rPr>
                <w:lang w:val="de-DE"/>
              </w:rPr>
            </w:pPr>
            <w:r w:rsidRPr="009614E4">
              <w:rPr>
                <w:highlight w:val="lightGray"/>
                <w:lang w:val="de-DE"/>
              </w:rPr>
              <w:t>Aktiv sein</w:t>
            </w:r>
          </w:p>
        </w:tc>
        <w:tc>
          <w:tcPr>
            <w:tcW w:w="1377" w:type="dxa"/>
            <w:vAlign w:val="center"/>
          </w:tcPr>
          <w:p w:rsidR="00793DEC" w:rsidRPr="00B977DF" w:rsidRDefault="00793DEC" w:rsidP="003D5625">
            <w:pPr>
              <w:ind w:right="-187"/>
              <w:rPr>
                <w:sz w:val="18"/>
                <w:szCs w:val="18"/>
                <w:lang w:val="de-DE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час обраде</w:t>
            </w:r>
            <w:r w:rsidRPr="00115417">
              <w:rPr>
                <w:sz w:val="18"/>
                <w:szCs w:val="18"/>
                <w:lang w:val="sr-Cyrl-CS"/>
              </w:rP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7" w:type="dxa"/>
            <w:vAlign w:val="center"/>
          </w:tcPr>
          <w:p w:rsidR="00793DEC" w:rsidRPr="00115417" w:rsidRDefault="00793DEC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793DEC" w:rsidRPr="00E275D5" w:rsidRDefault="00793DEC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sr-Cyrl-CS"/>
              </w:rPr>
              <w:t xml:space="preserve"> TE / Д / М 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793DEC" w:rsidRPr="00115417" w:rsidRDefault="00793DEC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</w:t>
            </w:r>
            <w:r>
              <w:rPr>
                <w:sz w:val="18"/>
                <w:szCs w:val="18"/>
                <w:lang w:val="sr-Cyrl-CS"/>
              </w:rPr>
              <w:t>к, радна свеска, табла,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793DEC" w:rsidRPr="003C1AE3" w:rsidRDefault="00793DEC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793DEC" w:rsidRPr="003C1AE3" w:rsidRDefault="00793DEC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hRule="exact" w:val="529"/>
        </w:trPr>
        <w:tc>
          <w:tcPr>
            <w:tcW w:w="799" w:type="dxa"/>
            <w:vAlign w:val="center"/>
          </w:tcPr>
          <w:p w:rsidR="00793DEC" w:rsidRPr="003C1AE3" w:rsidRDefault="00793DEC" w:rsidP="009614E4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793DEC" w:rsidRPr="003C1AE3" w:rsidRDefault="00793DEC" w:rsidP="009614E4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3.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793DEC" w:rsidRPr="000657D6" w:rsidRDefault="00793DEC" w:rsidP="009614E4">
            <w:pPr>
              <w:ind w:right="-85"/>
              <w:rPr>
                <w:lang w:val="de-DE"/>
              </w:rPr>
            </w:pPr>
            <w:r w:rsidRPr="009614E4">
              <w:rPr>
                <w:highlight w:val="lightGray"/>
                <w:lang w:val="de-DE"/>
              </w:rPr>
              <w:t>Ist Sport wichtig?</w:t>
            </w:r>
          </w:p>
        </w:tc>
        <w:tc>
          <w:tcPr>
            <w:tcW w:w="1377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</w:p>
        </w:tc>
        <w:tc>
          <w:tcPr>
            <w:tcW w:w="1227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793DEC" w:rsidRPr="00E275D5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793DEC" w:rsidRPr="003C1AE3" w:rsidRDefault="00793DEC" w:rsidP="009614E4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793DEC" w:rsidRPr="003C1AE3" w:rsidRDefault="00793DEC" w:rsidP="009614E4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hRule="exact" w:val="549"/>
        </w:trPr>
        <w:tc>
          <w:tcPr>
            <w:tcW w:w="799" w:type="dxa"/>
            <w:vAlign w:val="center"/>
          </w:tcPr>
          <w:p w:rsidR="00793DEC" w:rsidRPr="003C1AE3" w:rsidRDefault="00793DEC" w:rsidP="009614E4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793DEC" w:rsidRPr="003C1AE3" w:rsidRDefault="00793DEC" w:rsidP="009614E4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4.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793DEC" w:rsidRPr="00116BD0" w:rsidRDefault="00793DEC" w:rsidP="009614E4">
            <w:pPr>
              <w:ind w:right="-85"/>
              <w:rPr>
                <w:lang w:val="de-DE"/>
              </w:rPr>
            </w:pPr>
            <w:r w:rsidRPr="009614E4">
              <w:rPr>
                <w:highlight w:val="lightGray"/>
                <w:lang w:val="de-DE"/>
              </w:rPr>
              <w:t>Sportler aus Deutschland</w:t>
            </w:r>
          </w:p>
        </w:tc>
        <w:tc>
          <w:tcPr>
            <w:tcW w:w="1377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час обраде</w:t>
            </w:r>
            <w:r w:rsidRPr="00115417">
              <w:rPr>
                <w:sz w:val="18"/>
                <w:szCs w:val="18"/>
                <w:lang w:val="sr-Cyrl-CS"/>
              </w:rP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7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793DEC" w:rsidRPr="003C1AE3" w:rsidRDefault="00793DEC" w:rsidP="009614E4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793DEC" w:rsidRPr="003C1AE3" w:rsidRDefault="00793DEC" w:rsidP="009614E4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505"/>
        </w:trPr>
        <w:tc>
          <w:tcPr>
            <w:tcW w:w="799" w:type="dxa"/>
            <w:vAlign w:val="center"/>
          </w:tcPr>
          <w:p w:rsidR="00793DEC" w:rsidRPr="003C1AE3" w:rsidRDefault="00793DEC" w:rsidP="009614E4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793DEC" w:rsidRPr="003C1AE3" w:rsidRDefault="00793DEC" w:rsidP="009614E4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793DEC" w:rsidRPr="009614E4" w:rsidRDefault="00793DEC" w:rsidP="009614E4">
            <w:pPr>
              <w:ind w:right="-85"/>
              <w:rPr>
                <w:lang w:val="de-DE"/>
              </w:rPr>
            </w:pPr>
            <w:r w:rsidRPr="009614E4">
              <w:rPr>
                <w:highlight w:val="lightGray"/>
                <w:lang w:val="de-DE"/>
              </w:rPr>
              <w:t>Wo bist du denn?</w:t>
            </w:r>
          </w:p>
        </w:tc>
        <w:tc>
          <w:tcPr>
            <w:tcW w:w="1377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7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793DEC" w:rsidRPr="003C1AE3" w:rsidRDefault="00793DEC" w:rsidP="009614E4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793DEC" w:rsidRPr="003C1AE3" w:rsidRDefault="00793DEC" w:rsidP="009614E4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635"/>
        </w:trPr>
        <w:tc>
          <w:tcPr>
            <w:tcW w:w="799" w:type="dxa"/>
            <w:vAlign w:val="center"/>
          </w:tcPr>
          <w:p w:rsidR="00793DEC" w:rsidRPr="003C1AE3" w:rsidRDefault="00793DEC" w:rsidP="009614E4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793DEC" w:rsidRPr="003C1AE3" w:rsidRDefault="00793DEC" w:rsidP="009614E4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6.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793DEC" w:rsidRPr="00382F1C" w:rsidRDefault="00793DEC" w:rsidP="009614E4">
            <w:pPr>
              <w:ind w:right="-85"/>
              <w:rPr>
                <w:lang w:val="de-DE"/>
              </w:rPr>
            </w:pPr>
            <w:r w:rsidRPr="009614E4">
              <w:rPr>
                <w:highlight w:val="lightGray"/>
                <w:lang w:val="de-DE"/>
              </w:rPr>
              <w:t>Sportunfälle</w:t>
            </w:r>
          </w:p>
        </w:tc>
        <w:tc>
          <w:tcPr>
            <w:tcW w:w="1377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час обраде</w:t>
            </w:r>
            <w:r w:rsidRPr="00115417">
              <w:rPr>
                <w:sz w:val="18"/>
                <w:szCs w:val="18"/>
                <w:lang w:val="sr-Cyrl-CS"/>
              </w:rP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7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de-DE"/>
              </w:rPr>
              <w:t xml:space="preserve">TE </w:t>
            </w:r>
            <w:r>
              <w:rPr>
                <w:sz w:val="18"/>
                <w:szCs w:val="18"/>
                <w:lang w:val="sr-Cyrl-CS"/>
              </w:rPr>
              <w:t xml:space="preserve">/ Д / М 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 xml:space="preserve">уцбеник, радна свеска, табла 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793DEC" w:rsidRPr="003C1AE3" w:rsidRDefault="00793DEC" w:rsidP="009614E4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793DEC" w:rsidRPr="003C1AE3" w:rsidRDefault="00793DEC" w:rsidP="009614E4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584"/>
        </w:trPr>
        <w:tc>
          <w:tcPr>
            <w:tcW w:w="799" w:type="dxa"/>
            <w:vAlign w:val="center"/>
          </w:tcPr>
          <w:p w:rsidR="00793DEC" w:rsidRPr="003C1AE3" w:rsidRDefault="00793DEC" w:rsidP="009614E4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793DEC" w:rsidRPr="003C1AE3" w:rsidRDefault="00793DEC" w:rsidP="009614E4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793DEC" w:rsidRPr="009614E4" w:rsidRDefault="00793DEC" w:rsidP="009614E4">
            <w:pPr>
              <w:ind w:right="-85"/>
              <w:rPr>
                <w:lang w:val="de-DE"/>
              </w:rPr>
            </w:pPr>
            <w:r w:rsidRPr="009614E4">
              <w:rPr>
                <w:highlight w:val="lightGray"/>
                <w:lang w:val="de-DE"/>
              </w:rPr>
              <w:t>Unfälle</w:t>
            </w:r>
          </w:p>
        </w:tc>
        <w:tc>
          <w:tcPr>
            <w:tcW w:w="1377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</w:p>
        </w:tc>
        <w:tc>
          <w:tcPr>
            <w:tcW w:w="1227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793DEC" w:rsidRPr="00E275D5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793DEC" w:rsidRPr="003C1AE3" w:rsidRDefault="00793DEC" w:rsidP="009614E4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793DEC" w:rsidRPr="003C1AE3" w:rsidRDefault="00793DEC" w:rsidP="009614E4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 w:rsidRPr="00B977DF">
        <w:trPr>
          <w:trHeight w:hRule="exact" w:val="576"/>
        </w:trPr>
        <w:tc>
          <w:tcPr>
            <w:tcW w:w="799" w:type="dxa"/>
            <w:vAlign w:val="center"/>
          </w:tcPr>
          <w:p w:rsidR="00793DEC" w:rsidRPr="003C1AE3" w:rsidRDefault="00793DEC" w:rsidP="009614E4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793DEC" w:rsidRPr="003C1AE3" w:rsidRDefault="00793DEC" w:rsidP="009614E4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793DEC" w:rsidRPr="00382F1C" w:rsidRDefault="00793DEC" w:rsidP="009614E4">
            <w:pPr>
              <w:ind w:right="-85"/>
              <w:rPr>
                <w:lang w:val="de-DE"/>
              </w:rPr>
            </w:pPr>
            <w:r w:rsidRPr="00B977DF">
              <w:rPr>
                <w:highlight w:val="lightGray"/>
                <w:lang w:val="de-DE"/>
              </w:rPr>
              <w:t>Wortschatz wiederholen</w:t>
            </w:r>
            <w:r w:rsidRPr="00382F1C">
              <w:rPr>
                <w:lang w:val="de-DE"/>
              </w:rPr>
              <w:t xml:space="preserve"> </w:t>
            </w:r>
          </w:p>
        </w:tc>
        <w:tc>
          <w:tcPr>
            <w:tcW w:w="1377" w:type="dxa"/>
            <w:vAlign w:val="center"/>
          </w:tcPr>
          <w:p w:rsidR="00793DEC" w:rsidRPr="00B977DF" w:rsidRDefault="00793DEC" w:rsidP="009614E4">
            <w:pPr>
              <w:ind w:right="-187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понављање</w:t>
            </w:r>
          </w:p>
        </w:tc>
        <w:tc>
          <w:tcPr>
            <w:tcW w:w="1227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04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793DEC" w:rsidRPr="00115417" w:rsidRDefault="00793DEC" w:rsidP="009614E4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793DEC" w:rsidRPr="003C1AE3" w:rsidRDefault="00793DEC" w:rsidP="009614E4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793DEC" w:rsidRPr="003C1AE3" w:rsidRDefault="00793DEC" w:rsidP="009614E4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hRule="exact" w:val="526"/>
        </w:trPr>
        <w:tc>
          <w:tcPr>
            <w:tcW w:w="799" w:type="dxa"/>
            <w:vAlign w:val="center"/>
          </w:tcPr>
          <w:p w:rsidR="00793DEC" w:rsidRPr="00C47AE5" w:rsidRDefault="00793DEC" w:rsidP="009614E4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vAlign w:val="center"/>
          </w:tcPr>
          <w:p w:rsidR="00793DEC" w:rsidRPr="003C1AE3" w:rsidRDefault="00793DEC" w:rsidP="009614E4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9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17" w:type="dxa"/>
            <w:vAlign w:val="center"/>
          </w:tcPr>
          <w:p w:rsidR="00793DEC" w:rsidRPr="003C1AE3" w:rsidRDefault="00793DEC" w:rsidP="009614E4">
            <w:pPr>
              <w:ind w:right="-156" w:firstLine="65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Was kannst du nach der Lektion 1?</w:t>
            </w:r>
          </w:p>
        </w:tc>
        <w:tc>
          <w:tcPr>
            <w:tcW w:w="1377" w:type="dxa"/>
            <w:vAlign w:val="center"/>
          </w:tcPr>
          <w:p w:rsidR="00793DEC" w:rsidRPr="007E5934" w:rsidRDefault="00793DEC" w:rsidP="009614E4">
            <w:pPr>
              <w:ind w:right="-45"/>
              <w:rPr>
                <w:sz w:val="18"/>
                <w:szCs w:val="18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227" w:type="dxa"/>
            <w:vAlign w:val="center"/>
          </w:tcPr>
          <w:p w:rsidR="00793DEC" w:rsidRPr="008B5F7A" w:rsidRDefault="00793DEC" w:rsidP="009614E4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504" w:type="dxa"/>
            <w:vAlign w:val="center"/>
          </w:tcPr>
          <w:p w:rsidR="00793DEC" w:rsidRPr="008B5F7A" w:rsidRDefault="00793DEC" w:rsidP="009614E4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ТЕ/Д/М</w:t>
            </w:r>
          </w:p>
        </w:tc>
        <w:tc>
          <w:tcPr>
            <w:tcW w:w="1868" w:type="dxa"/>
            <w:vAlign w:val="center"/>
          </w:tcPr>
          <w:p w:rsidR="00793DEC" w:rsidRPr="009914D7" w:rsidRDefault="00793DEC" w:rsidP="009614E4">
            <w:pPr>
              <w:ind w:right="-149" w:firstLine="48"/>
              <w:rPr>
                <w:sz w:val="18"/>
                <w:szCs w:val="18"/>
                <w:lang w:val="de-DE"/>
              </w:rPr>
            </w:pPr>
            <w:r w:rsidRPr="009914D7">
              <w:rPr>
                <w:sz w:val="18"/>
                <w:szCs w:val="18"/>
                <w:highlight w:val="lightGray"/>
                <w:lang w:val="sr-Cyrl-CS"/>
              </w:rPr>
              <w:t>радни листови</w:t>
            </w:r>
          </w:p>
        </w:tc>
        <w:tc>
          <w:tcPr>
            <w:tcW w:w="1629" w:type="dxa"/>
            <w:vAlign w:val="center"/>
          </w:tcPr>
          <w:p w:rsidR="00793DEC" w:rsidRPr="003C1AE3" w:rsidRDefault="00793DEC" w:rsidP="009614E4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9" w:type="dxa"/>
            <w:vAlign w:val="center"/>
          </w:tcPr>
          <w:p w:rsidR="00793DEC" w:rsidRPr="003C1AE3" w:rsidRDefault="00793DEC" w:rsidP="009614E4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793DEC" w:rsidRDefault="00793DEC" w:rsidP="003D5625">
      <w:pPr>
        <w:rPr>
          <w:sz w:val="36"/>
          <w:szCs w:val="36"/>
        </w:rPr>
      </w:pPr>
    </w:p>
    <w:p w:rsidR="00793DEC" w:rsidRDefault="00793DEC" w:rsidP="003D5625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Latn-CS"/>
        </w:rPr>
      </w:pPr>
    </w:p>
    <w:p w:rsidR="00793DEC" w:rsidRPr="000657D6" w:rsidRDefault="00793DEC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noProof/>
          <w:lang w:val="sr-Latn-CS" w:eastAsia="sr-Latn-CS"/>
        </w:rPr>
        <w:pict>
          <v:line id="_x0000_s1035" style="position:absolute;left:0;text-align:left;z-index:-251700736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6" style="position:absolute;left:0;text-align:left;z-index:-251701760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7" style="position:absolute;left:0;text-align:left;z-index:-251702784" from="323.65pt,21.65pt" to="374.3pt,21.65pt" strokeweight="1pt">
            <v:stroke dashstyle="1 1" endcap="round"/>
          </v:line>
        </w:pict>
      </w:r>
      <w:r>
        <w:rPr>
          <w:lang w:val="sr-Latn-CS"/>
        </w:rPr>
        <w:t xml:space="preserve">                                 </w: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Latn-CS"/>
        </w:rPr>
        <w:t xml:space="preserve">    </w:t>
      </w:r>
      <w:r>
        <w:rPr>
          <w:lang w:val="sr-Cyrl-CS"/>
        </w:rPr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793DEC" w:rsidRDefault="00793DEC" w:rsidP="00A05F37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Default="00793DEC" w:rsidP="00A05F37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Pr="007E5934" w:rsidRDefault="00793DEC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793DEC" w:rsidRDefault="00793DEC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38" style="position:absolute;left:0;text-align:left;z-index:251619840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9" style="position:absolute;left:0;text-align:left;z-index:251618816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793DEC" w:rsidRDefault="00793DEC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40" style="position:absolute;left:0;text-align:left;z-index:251620864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1" style="position:absolute;left:0;text-align:left;z-index:251621888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 </w:t>
      </w:r>
      <w:r w:rsidRPr="00484435">
        <w:rPr>
          <w:b/>
          <w:bCs/>
          <w:i/>
          <w:iCs/>
          <w:spacing w:val="20"/>
          <w:lang w:val="sr-Cyrl-CS"/>
        </w:rPr>
        <w:fldChar w:fldCharType="begin">
          <w:ffData>
            <w:name w:val=""/>
            <w:enabled/>
            <w:calcOnExit w:val="0"/>
            <w:ddList>
              <w:result w:val="1"/>
              <w:listEntry w:val="                "/>
              <w:listEntry w:val="ОКТОБАР"/>
              <w:listEntry w:val="НОВЕМБАР"/>
              <w:listEntry w:val="ДЕЦЕМБАР"/>
              <w:listEntry w:val="ЈАНУАР"/>
              <w:listEntry w:val="ФЕБРУАР"/>
              <w:listEntry w:val="МАРТ"/>
              <w:listEntry w:val="АПРИЛ"/>
              <w:listEntry w:val="МАЈ"/>
              <w:listEntry w:val="ЈУН"/>
            </w:ddList>
          </w:ffData>
        </w:fldChar>
      </w:r>
      <w:r w:rsidRPr="00484435">
        <w:rPr>
          <w:b/>
          <w:bCs/>
          <w:i/>
          <w:iCs/>
          <w:spacing w:val="20"/>
          <w:lang w:val="sr-Cyrl-CS"/>
        </w:rPr>
        <w:instrText xml:space="preserve"> FORMDROPDOWN </w:instrText>
      </w:r>
      <w:r w:rsidRPr="00484435">
        <w:rPr>
          <w:b/>
          <w:bCs/>
          <w:i/>
          <w:iCs/>
          <w:spacing w:val="20"/>
          <w:lang w:val="sr-Cyrl-CS"/>
        </w:rPr>
      </w:r>
      <w:r w:rsidRPr="00484435">
        <w:rPr>
          <w:b/>
          <w:bCs/>
          <w:i/>
          <w:i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42" style="position:absolute;left:0;text-align:left;z-index:251624960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3" style="position:absolute;left:0;text-align:left;z-index:251623936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4" style="position:absolute;left:0;text-align:left;z-index:251622912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 </w:t>
      </w:r>
      <w:r>
        <w:rPr>
          <w:spacing w:val="20"/>
          <w:highlight w:val="lightGray"/>
          <w:lang w:val="sr-Cyrl-CS"/>
        </w:rPr>
        <w:t>осми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45" style="position:absolute;left:0;text-align:left;z-index:251617792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6" style="position:absolute;left:0;text-align:left;z-index:251616768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1"/>
        <w:gridCol w:w="669"/>
        <w:gridCol w:w="3910"/>
        <w:gridCol w:w="1287"/>
        <w:gridCol w:w="1224"/>
        <w:gridCol w:w="1468"/>
        <w:gridCol w:w="1823"/>
        <w:gridCol w:w="1626"/>
        <w:gridCol w:w="2652"/>
      </w:tblGrid>
      <w:tr w:rsidR="00793DEC">
        <w:trPr>
          <w:trHeight w:val="709"/>
        </w:trPr>
        <w:tc>
          <w:tcPr>
            <w:tcW w:w="1041" w:type="dxa"/>
            <w:vAlign w:val="center"/>
          </w:tcPr>
          <w:p w:rsidR="00793DEC" w:rsidRPr="00A56027" w:rsidRDefault="00793DEC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3910" w:type="dxa"/>
            <w:vAlign w:val="center"/>
          </w:tcPr>
          <w:p w:rsidR="00793DEC" w:rsidRPr="008C33F3" w:rsidRDefault="00793DEC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793DEC" w:rsidRPr="008C33F3" w:rsidRDefault="00793DEC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287" w:type="dxa"/>
            <w:vAlign w:val="center"/>
          </w:tcPr>
          <w:p w:rsidR="00793DEC" w:rsidRPr="008C33F3" w:rsidRDefault="00793DEC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24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468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23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6" w:type="dxa"/>
            <w:vAlign w:val="center"/>
          </w:tcPr>
          <w:p w:rsidR="00793DEC" w:rsidRPr="008C33F3" w:rsidRDefault="00793DEC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52" w:type="dxa"/>
            <w:vAlign w:val="center"/>
          </w:tcPr>
          <w:p w:rsidR="00793DEC" w:rsidRPr="008C33F3" w:rsidRDefault="00793DEC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793DEC">
        <w:trPr>
          <w:trHeight w:val="765"/>
        </w:trPr>
        <w:tc>
          <w:tcPr>
            <w:tcW w:w="1041" w:type="dxa"/>
            <w:vAlign w:val="center"/>
          </w:tcPr>
          <w:p w:rsidR="00793DEC" w:rsidRPr="003C1AE3" w:rsidRDefault="00793DEC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rPr>
                <w:lang w:val="de-DE"/>
              </w:rPr>
              <w:t>II.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</w:t>
            </w:r>
            <w:r>
              <w:rPr>
                <w:lang w:val="sr-Cyrl-CS"/>
              </w:rPr>
              <w:t>0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10" w:type="dxa"/>
            <w:vAlign w:val="center"/>
          </w:tcPr>
          <w:p w:rsidR="00793DEC" w:rsidRPr="009614E4" w:rsidRDefault="00793DEC" w:rsidP="00DA155A">
            <w:pPr>
              <w:ind w:left="17" w:right="-156" w:firstLine="17"/>
              <w:rPr>
                <w:lang w:val="de-DE"/>
              </w:rPr>
            </w:pPr>
            <w:r w:rsidRPr="009614E4">
              <w:rPr>
                <w:highlight w:val="lightGray"/>
                <w:lang w:val="de-DE"/>
              </w:rPr>
              <w:t>Austausch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:rsidR="00793DEC" w:rsidRPr="007E5934" w:rsidRDefault="00793DEC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8" w:type="dxa"/>
            <w:vAlign w:val="center"/>
          </w:tcPr>
          <w:p w:rsidR="00793DEC" w:rsidRPr="007E5934" w:rsidRDefault="00793DEC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23" w:type="dxa"/>
            <w:vAlign w:val="center"/>
          </w:tcPr>
          <w:p w:rsidR="00793DEC" w:rsidRPr="007E5934" w:rsidRDefault="00793DEC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2" w:type="dxa"/>
            <w:vAlign w:val="center"/>
          </w:tcPr>
          <w:p w:rsidR="00793DEC" w:rsidRPr="003C1AE3" w:rsidRDefault="00793DEC" w:rsidP="00DA155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64"/>
        </w:trPr>
        <w:tc>
          <w:tcPr>
            <w:tcW w:w="1041" w:type="dxa"/>
            <w:vAlign w:val="center"/>
          </w:tcPr>
          <w:p w:rsidR="00793DEC" w:rsidRPr="003C1AE3" w:rsidRDefault="00793DEC" w:rsidP="00130B94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130B94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</w:t>
            </w:r>
            <w:r>
              <w:rPr>
                <w:lang w:val="sr-Cyrl-CS"/>
              </w:rPr>
              <w:t>1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10" w:type="dxa"/>
            <w:vAlign w:val="center"/>
          </w:tcPr>
          <w:p w:rsidR="00793DEC" w:rsidRPr="008B5F7A" w:rsidRDefault="00793DEC" w:rsidP="00130B94">
            <w:pPr>
              <w:ind w:right="-156" w:firstLine="65"/>
              <w:rPr>
                <w:lang w:val="de-DE"/>
              </w:rPr>
            </w:pPr>
            <w:r w:rsidRPr="00130B94">
              <w:rPr>
                <w:highlight w:val="lightGray"/>
                <w:lang w:val="de-DE"/>
              </w:rPr>
              <w:t>Deutschland und euer Land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130B94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:rsidR="00793DEC" w:rsidRPr="007E5934" w:rsidRDefault="00793DEC" w:rsidP="00130B94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8" w:type="dxa"/>
            <w:vAlign w:val="center"/>
          </w:tcPr>
          <w:p w:rsidR="00793DEC" w:rsidRPr="007E5934" w:rsidRDefault="00793DEC" w:rsidP="00130B94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23" w:type="dxa"/>
            <w:vAlign w:val="center"/>
          </w:tcPr>
          <w:p w:rsidR="00793DEC" w:rsidRPr="007E5934" w:rsidRDefault="00793DEC" w:rsidP="00130B94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130B94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2" w:type="dxa"/>
            <w:vAlign w:val="center"/>
          </w:tcPr>
          <w:p w:rsidR="00793DEC" w:rsidRPr="003C1AE3" w:rsidRDefault="00793DEC" w:rsidP="00130B94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65"/>
        </w:trPr>
        <w:tc>
          <w:tcPr>
            <w:tcW w:w="1041" w:type="dxa"/>
            <w:vAlign w:val="center"/>
          </w:tcPr>
          <w:p w:rsidR="00793DEC" w:rsidRPr="003C1AE3" w:rsidRDefault="00793DEC" w:rsidP="00130B94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130B94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</w:t>
            </w:r>
            <w:r>
              <w:rPr>
                <w:lang w:val="sr-Cyrl-CS"/>
              </w:rPr>
              <w:t>2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10" w:type="dxa"/>
            <w:vAlign w:val="center"/>
          </w:tcPr>
          <w:p w:rsidR="00793DEC" w:rsidRPr="008B5F7A" w:rsidRDefault="00793DEC" w:rsidP="00130B94">
            <w:pPr>
              <w:ind w:left="81" w:right="-156"/>
              <w:rPr>
                <w:lang w:val="de-DE"/>
              </w:rPr>
            </w:pPr>
            <w:r w:rsidRPr="00130B94">
              <w:rPr>
                <w:highlight w:val="lightGray"/>
                <w:lang w:val="de-DE"/>
              </w:rPr>
              <w:t>Die Wohnung der Gastfamilie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130B94">
            <w:pPr>
              <w:ind w:right="-45"/>
              <w:rPr>
                <w:sz w:val="18"/>
                <w:szCs w:val="18"/>
                <w:lang w:val="sr-Cyrl-CS"/>
              </w:rPr>
            </w:pPr>
            <w:r w:rsidRPr="00A765B0">
              <w:rPr>
                <w:sz w:val="18"/>
                <w:szCs w:val="18"/>
                <w:highlight w:val="lightGray"/>
                <w:lang w:val="sr-Cyrl-CS"/>
              </w:rPr>
              <w:t>понављање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:rsidR="00793DEC" w:rsidRPr="007E5934" w:rsidRDefault="00793DEC" w:rsidP="00130B94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8" w:type="dxa"/>
            <w:vAlign w:val="center"/>
          </w:tcPr>
          <w:p w:rsidR="00793DEC" w:rsidRPr="007E5934" w:rsidRDefault="00793DEC" w:rsidP="00130B94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23" w:type="dxa"/>
            <w:vAlign w:val="center"/>
          </w:tcPr>
          <w:p w:rsidR="00793DEC" w:rsidRPr="007E5934" w:rsidRDefault="00793DEC" w:rsidP="00130B94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130B94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2" w:type="dxa"/>
            <w:vAlign w:val="center"/>
          </w:tcPr>
          <w:p w:rsidR="00793DEC" w:rsidRPr="003C1AE3" w:rsidRDefault="00793DEC" w:rsidP="00130B94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505"/>
        </w:trPr>
        <w:tc>
          <w:tcPr>
            <w:tcW w:w="1041" w:type="dxa"/>
            <w:vAlign w:val="center"/>
          </w:tcPr>
          <w:p w:rsidR="00793DEC" w:rsidRPr="003C1AE3" w:rsidRDefault="00793DEC" w:rsidP="00130B94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130B94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</w:t>
            </w:r>
            <w:r>
              <w:rPr>
                <w:lang w:val="sr-Cyrl-CS"/>
              </w:rPr>
              <w:t>3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10" w:type="dxa"/>
            <w:vAlign w:val="center"/>
          </w:tcPr>
          <w:p w:rsidR="00793DEC" w:rsidRPr="00C77787" w:rsidRDefault="00793DEC" w:rsidP="00130B94">
            <w:pPr>
              <w:ind w:right="-156" w:firstLine="17"/>
              <w:rPr>
                <w:lang w:val="de-DE"/>
              </w:rPr>
            </w:pPr>
            <w:r w:rsidRPr="00130B94">
              <w:rPr>
                <w:highlight w:val="lightGray"/>
                <w:lang w:val="de-DE"/>
              </w:rPr>
              <w:t>Auspacken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130B94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:rsidR="00793DEC" w:rsidRPr="007E5934" w:rsidRDefault="00793DEC" w:rsidP="00130B94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8" w:type="dxa"/>
            <w:vAlign w:val="center"/>
          </w:tcPr>
          <w:p w:rsidR="00793DEC" w:rsidRPr="007E5934" w:rsidRDefault="00793DEC" w:rsidP="00130B94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23" w:type="dxa"/>
            <w:vAlign w:val="center"/>
          </w:tcPr>
          <w:p w:rsidR="00793DEC" w:rsidRPr="007E5934" w:rsidRDefault="00793DEC" w:rsidP="00130B94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130B94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2" w:type="dxa"/>
            <w:vAlign w:val="center"/>
          </w:tcPr>
          <w:p w:rsidR="00793DEC" w:rsidRPr="003C1AE3" w:rsidRDefault="00793DEC" w:rsidP="00130B94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635"/>
        </w:trPr>
        <w:tc>
          <w:tcPr>
            <w:tcW w:w="1041" w:type="dxa"/>
            <w:vAlign w:val="center"/>
          </w:tcPr>
          <w:p w:rsidR="00793DEC" w:rsidRPr="003C1AE3" w:rsidRDefault="00793DEC" w:rsidP="00130B94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130B94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1</w:t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10" w:type="dxa"/>
            <w:vAlign w:val="center"/>
          </w:tcPr>
          <w:p w:rsidR="00793DEC" w:rsidRPr="00130B94" w:rsidRDefault="00793DEC" w:rsidP="00130B94">
            <w:pPr>
              <w:ind w:right="-156" w:firstLine="65"/>
              <w:rPr>
                <w:lang w:val="de-DE"/>
              </w:rPr>
            </w:pPr>
            <w:r w:rsidRPr="00130B94">
              <w:rPr>
                <w:highlight w:val="lightGray"/>
                <w:lang w:val="de-DE"/>
              </w:rPr>
              <w:t>Das kennst du schon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130B94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:rsidR="00793DEC" w:rsidRPr="007E5934" w:rsidRDefault="00793DEC" w:rsidP="00130B94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8" w:type="dxa"/>
            <w:vAlign w:val="center"/>
          </w:tcPr>
          <w:p w:rsidR="00793DEC" w:rsidRPr="007E5934" w:rsidRDefault="00793DEC" w:rsidP="00130B94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23" w:type="dxa"/>
            <w:vAlign w:val="center"/>
          </w:tcPr>
          <w:p w:rsidR="00793DEC" w:rsidRPr="007E5934" w:rsidRDefault="00793DEC" w:rsidP="00130B94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130B94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2" w:type="dxa"/>
            <w:vAlign w:val="center"/>
          </w:tcPr>
          <w:p w:rsidR="00793DEC" w:rsidRPr="003C1AE3" w:rsidRDefault="00793DEC" w:rsidP="00130B94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584"/>
        </w:trPr>
        <w:tc>
          <w:tcPr>
            <w:tcW w:w="1041" w:type="dxa"/>
            <w:vAlign w:val="center"/>
          </w:tcPr>
          <w:p w:rsidR="00793DEC" w:rsidRPr="003C1AE3" w:rsidRDefault="00793DEC" w:rsidP="00130B94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130B94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1</w:t>
            </w:r>
            <w:r>
              <w:rPr>
                <w:noProof/>
                <w:lang w:val="sr-Cyrl-CS"/>
              </w:rPr>
              <w:t>5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10" w:type="dxa"/>
            <w:vAlign w:val="center"/>
          </w:tcPr>
          <w:p w:rsidR="00793DEC" w:rsidRPr="00C77787" w:rsidRDefault="00793DEC" w:rsidP="00130B94">
            <w:pPr>
              <w:ind w:right="-156" w:firstLine="17"/>
              <w:rPr>
                <w:lang w:val="de-DE"/>
              </w:rPr>
            </w:pPr>
            <w:r w:rsidRPr="00130B94">
              <w:rPr>
                <w:highlight w:val="lightGray"/>
                <w:lang w:val="de-DE"/>
              </w:rPr>
              <w:t>Tagebücher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130B94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:rsidR="00793DEC" w:rsidRPr="007E5934" w:rsidRDefault="00793DEC" w:rsidP="00130B94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8" w:type="dxa"/>
            <w:vAlign w:val="center"/>
          </w:tcPr>
          <w:p w:rsidR="00793DEC" w:rsidRPr="007E5934" w:rsidRDefault="00793DEC" w:rsidP="00130B94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23" w:type="dxa"/>
            <w:vAlign w:val="center"/>
          </w:tcPr>
          <w:p w:rsidR="00793DEC" w:rsidRPr="007E5934" w:rsidRDefault="00793DEC" w:rsidP="00130B94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130B94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2" w:type="dxa"/>
            <w:vAlign w:val="center"/>
          </w:tcPr>
          <w:p w:rsidR="00793DEC" w:rsidRPr="003C1AE3" w:rsidRDefault="00793DEC" w:rsidP="00130B94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49"/>
        </w:trPr>
        <w:tc>
          <w:tcPr>
            <w:tcW w:w="1041" w:type="dxa"/>
            <w:vAlign w:val="center"/>
          </w:tcPr>
          <w:p w:rsidR="00793DEC" w:rsidRPr="003C1AE3" w:rsidRDefault="00793DEC" w:rsidP="00A5153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A5153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1</w:t>
            </w:r>
            <w:r>
              <w:rPr>
                <w:noProof/>
                <w:lang w:val="sr-Cyrl-CS"/>
              </w:rPr>
              <w:t>6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10" w:type="dxa"/>
            <w:vAlign w:val="center"/>
          </w:tcPr>
          <w:p w:rsidR="00793DEC" w:rsidRPr="00382F1C" w:rsidRDefault="00793DEC" w:rsidP="00A51533">
            <w:pPr>
              <w:ind w:right="-85"/>
              <w:rPr>
                <w:lang w:val="de-DE"/>
              </w:rPr>
            </w:pPr>
            <w:r w:rsidRPr="00B977DF">
              <w:rPr>
                <w:highlight w:val="lightGray"/>
                <w:lang w:val="de-DE"/>
              </w:rPr>
              <w:t>Wortschatz wiederholen</w:t>
            </w:r>
            <w:r w:rsidRPr="00382F1C">
              <w:rPr>
                <w:lang w:val="de-DE"/>
              </w:rPr>
              <w:t xml:space="preserve"> </w:t>
            </w:r>
          </w:p>
        </w:tc>
        <w:tc>
          <w:tcPr>
            <w:tcW w:w="1287" w:type="dxa"/>
            <w:vAlign w:val="center"/>
          </w:tcPr>
          <w:p w:rsidR="00793DEC" w:rsidRPr="00B977DF" w:rsidRDefault="00793DEC" w:rsidP="00A51533">
            <w:pPr>
              <w:ind w:right="-187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понављање</w:t>
            </w:r>
          </w:p>
        </w:tc>
        <w:tc>
          <w:tcPr>
            <w:tcW w:w="1224" w:type="dxa"/>
            <w:vAlign w:val="center"/>
          </w:tcPr>
          <w:p w:rsidR="00793DEC" w:rsidRPr="00115417" w:rsidRDefault="00793DEC" w:rsidP="00A51533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8" w:type="dxa"/>
            <w:vAlign w:val="center"/>
          </w:tcPr>
          <w:p w:rsidR="00793DEC" w:rsidRPr="00115417" w:rsidRDefault="00793DEC" w:rsidP="00A51533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23" w:type="dxa"/>
            <w:vAlign w:val="center"/>
          </w:tcPr>
          <w:p w:rsidR="00793DEC" w:rsidRPr="00115417" w:rsidRDefault="00793DEC" w:rsidP="00A51533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A5153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2" w:type="dxa"/>
            <w:vAlign w:val="center"/>
          </w:tcPr>
          <w:p w:rsidR="00793DEC" w:rsidRDefault="00793DEC" w:rsidP="00A51533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793DEC">
        <w:trPr>
          <w:trHeight w:val="749"/>
        </w:trPr>
        <w:tc>
          <w:tcPr>
            <w:tcW w:w="1041" w:type="dxa"/>
            <w:vAlign w:val="center"/>
          </w:tcPr>
          <w:p w:rsidR="00793DEC" w:rsidRPr="003C1AE3" w:rsidRDefault="00793DEC" w:rsidP="00A5153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A5153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10" w:type="dxa"/>
            <w:vAlign w:val="center"/>
          </w:tcPr>
          <w:p w:rsidR="00793DEC" w:rsidRPr="003C1AE3" w:rsidRDefault="00793DEC" w:rsidP="00A51533">
            <w:pPr>
              <w:ind w:right="-156" w:firstLine="65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Was kannst du nach der Lektion 1?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A51533">
            <w:pPr>
              <w:ind w:right="-45"/>
              <w:rPr>
                <w:sz w:val="18"/>
                <w:szCs w:val="18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224" w:type="dxa"/>
            <w:vAlign w:val="center"/>
          </w:tcPr>
          <w:p w:rsidR="00793DEC" w:rsidRPr="008B5F7A" w:rsidRDefault="00793DEC" w:rsidP="00A51533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468" w:type="dxa"/>
            <w:vAlign w:val="center"/>
          </w:tcPr>
          <w:p w:rsidR="00793DEC" w:rsidRPr="008B5F7A" w:rsidRDefault="00793DEC" w:rsidP="00A51533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ТЕ/Д/М</w:t>
            </w:r>
          </w:p>
        </w:tc>
        <w:tc>
          <w:tcPr>
            <w:tcW w:w="1823" w:type="dxa"/>
            <w:vAlign w:val="center"/>
          </w:tcPr>
          <w:p w:rsidR="00793DEC" w:rsidRPr="009914D7" w:rsidRDefault="00793DEC" w:rsidP="00A51533">
            <w:pPr>
              <w:ind w:right="-149" w:firstLine="48"/>
              <w:rPr>
                <w:sz w:val="18"/>
                <w:szCs w:val="18"/>
                <w:lang w:val="de-DE"/>
              </w:rPr>
            </w:pPr>
            <w:r w:rsidRPr="009914D7">
              <w:rPr>
                <w:sz w:val="18"/>
                <w:szCs w:val="18"/>
                <w:highlight w:val="lightGray"/>
                <w:lang w:val="sr-Cyrl-CS"/>
              </w:rPr>
              <w:t>радни листови</w:t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A5153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2" w:type="dxa"/>
            <w:vAlign w:val="center"/>
          </w:tcPr>
          <w:p w:rsidR="00793DEC" w:rsidRDefault="00793DEC" w:rsidP="00A51533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793DEC">
        <w:trPr>
          <w:trHeight w:val="749"/>
        </w:trPr>
        <w:tc>
          <w:tcPr>
            <w:tcW w:w="1041" w:type="dxa"/>
            <w:vAlign w:val="center"/>
          </w:tcPr>
          <w:p w:rsidR="00793DEC" w:rsidRPr="00A51533" w:rsidRDefault="00793DEC" w:rsidP="00A51533">
            <w:pPr>
              <w:ind w:left="-142" w:right="-107" w:firstLine="142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III</w:t>
            </w:r>
            <w:r w:rsidRPr="00A51533">
              <w:rPr>
                <w:highlight w:val="lightGray"/>
                <w:lang w:val="de-DE"/>
              </w:rPr>
              <w:t>.</w:t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A5153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10" w:type="dxa"/>
            <w:vAlign w:val="center"/>
          </w:tcPr>
          <w:p w:rsidR="00793DEC" w:rsidRPr="00382F1C" w:rsidRDefault="00793DEC" w:rsidP="00A51533">
            <w:pPr>
              <w:ind w:right="-85"/>
              <w:rPr>
                <w:lang w:val="de-DE"/>
              </w:rPr>
            </w:pPr>
            <w:r w:rsidRPr="00A51533">
              <w:rPr>
                <w:highlight w:val="lightGray"/>
                <w:lang w:val="de-DE"/>
              </w:rPr>
              <w:t>Unsere Feste</w:t>
            </w:r>
            <w:r>
              <w:rPr>
                <w:lang w:val="de-DE"/>
              </w:rPr>
              <w:t>/</w:t>
            </w:r>
            <w:r w:rsidRPr="00A51533">
              <w:rPr>
                <w:highlight w:val="lightGray"/>
                <w:lang w:val="de-DE"/>
              </w:rPr>
              <w:t>Cannstatter Wasen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A51533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:rsidR="00793DEC" w:rsidRPr="007E5934" w:rsidRDefault="00793DEC" w:rsidP="00A5153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8" w:type="dxa"/>
            <w:vAlign w:val="center"/>
          </w:tcPr>
          <w:p w:rsidR="00793DEC" w:rsidRPr="007E5934" w:rsidRDefault="00793DEC" w:rsidP="00A5153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23" w:type="dxa"/>
            <w:vAlign w:val="center"/>
          </w:tcPr>
          <w:p w:rsidR="00793DEC" w:rsidRPr="007E5934" w:rsidRDefault="00793DEC" w:rsidP="00A5153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A5153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2" w:type="dxa"/>
            <w:vAlign w:val="center"/>
          </w:tcPr>
          <w:p w:rsidR="00793DEC" w:rsidRPr="003C1AE3" w:rsidRDefault="00793DEC" w:rsidP="00A5153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793DEC" w:rsidRDefault="00793DEC" w:rsidP="00DA155A">
      <w:pPr>
        <w:rPr>
          <w:sz w:val="36"/>
          <w:szCs w:val="36"/>
        </w:rPr>
      </w:pPr>
    </w:p>
    <w:p w:rsidR="00793DEC" w:rsidRPr="000657D6" w:rsidRDefault="00793DEC" w:rsidP="00DA155A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047" style="position:absolute;left:0;text-align:left;z-index:-251688448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8" style="position:absolute;left:0;text-align:left;z-index:-251689472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9" style="position:absolute;left:0;text-align:left;z-index:-251690496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793DEC" w:rsidRPr="009748C2" w:rsidRDefault="00793DEC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793DEC" w:rsidRPr="007E5934" w:rsidRDefault="00793DEC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793DEC" w:rsidRDefault="00793DEC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50" style="position:absolute;left:0;text-align:left;z-index:251632128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1" style="position:absolute;left:0;text-align:left;z-index:251631104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793DEC" w:rsidRDefault="00793DEC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52" style="position:absolute;left:0;text-align:left;z-index:251633152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3" style="position:absolute;left:0;text-align:left;z-index:251634176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 </w:t>
      </w:r>
      <w:r>
        <w:rPr>
          <w:b/>
          <w:bCs/>
          <w:i/>
          <w:iCs/>
          <w:spacing w:val="20"/>
          <w:lang w:val="sr-Cyrl-CS"/>
        </w:rPr>
        <w:fldChar w:fldCharType="begin">
          <w:ffData>
            <w:name w:val=""/>
            <w:enabled/>
            <w:calcOnExit w:val="0"/>
            <w:ddList>
              <w:listEntry w:val="НОВЕМБАР"/>
              <w:listEntry w:val="                "/>
              <w:listEntry w:val="ОКТОБАР"/>
              <w:listEntry w:val="ДЕЦЕМБАР"/>
              <w:listEntry w:val="ЈАНУАР"/>
              <w:listEntry w:val="ФЕБРУАР"/>
              <w:listEntry w:val="МАРТ"/>
              <w:listEntry w:val="АПРИЛ"/>
              <w:listEntry w:val="МАЈ"/>
              <w:listEntry w:val="ЈУН"/>
            </w:ddList>
          </w:ffData>
        </w:fldChar>
      </w:r>
      <w:r>
        <w:rPr>
          <w:b/>
          <w:bCs/>
          <w:i/>
          <w:iCs/>
          <w:spacing w:val="20"/>
          <w:lang w:val="sr-Cyrl-CS"/>
        </w:rPr>
        <w:instrText xml:space="preserve"> FORMDROPDOWN </w:instrText>
      </w:r>
      <w:r>
        <w:rPr>
          <w:b/>
          <w:bCs/>
          <w:i/>
          <w:iCs/>
          <w:spacing w:val="20"/>
          <w:lang w:val="sr-Cyrl-CS"/>
        </w:rPr>
      </w:r>
      <w:r>
        <w:rPr>
          <w:b/>
          <w:bCs/>
          <w:i/>
          <w:i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54" style="position:absolute;left:0;text-align:left;z-index:251637248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5" style="position:absolute;left:0;text-align:left;z-index:251636224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6" style="position:absolute;left:0;text-align:left;z-index:251635200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highlight w:val="lightGray"/>
          <w:lang w:val="sr-Cyrl-CS"/>
        </w:rPr>
        <w:t>осми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57" style="position:absolute;left:0;text-align:left;z-index:251630080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8" style="position:absolute;left:0;text-align:left;z-index:251629056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9"/>
        <w:gridCol w:w="669"/>
        <w:gridCol w:w="3946"/>
        <w:gridCol w:w="1429"/>
        <w:gridCol w:w="1175"/>
        <w:gridCol w:w="1475"/>
        <w:gridCol w:w="1831"/>
        <w:gridCol w:w="1627"/>
        <w:gridCol w:w="2659"/>
      </w:tblGrid>
      <w:tr w:rsidR="00793DEC">
        <w:trPr>
          <w:trHeight w:val="557"/>
        </w:trPr>
        <w:tc>
          <w:tcPr>
            <w:tcW w:w="889" w:type="dxa"/>
            <w:vAlign w:val="center"/>
          </w:tcPr>
          <w:p w:rsidR="00793DEC" w:rsidRPr="00A56027" w:rsidRDefault="00793DEC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3946" w:type="dxa"/>
            <w:vAlign w:val="center"/>
          </w:tcPr>
          <w:p w:rsidR="00793DEC" w:rsidRPr="008C33F3" w:rsidRDefault="00793DEC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793DEC" w:rsidRPr="008C33F3" w:rsidRDefault="00793DEC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429" w:type="dxa"/>
            <w:vAlign w:val="center"/>
          </w:tcPr>
          <w:p w:rsidR="00793DEC" w:rsidRPr="008C33F3" w:rsidRDefault="00793DEC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175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475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31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7" w:type="dxa"/>
            <w:vAlign w:val="center"/>
          </w:tcPr>
          <w:p w:rsidR="00793DEC" w:rsidRPr="008C33F3" w:rsidRDefault="00793DEC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59" w:type="dxa"/>
            <w:vAlign w:val="center"/>
          </w:tcPr>
          <w:p w:rsidR="00793DEC" w:rsidRPr="008C33F3" w:rsidRDefault="00793DEC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793DEC">
        <w:trPr>
          <w:trHeight w:val="764"/>
        </w:trPr>
        <w:tc>
          <w:tcPr>
            <w:tcW w:w="889" w:type="dxa"/>
            <w:vAlign w:val="center"/>
          </w:tcPr>
          <w:p w:rsidR="00793DEC" w:rsidRPr="003C1AE3" w:rsidRDefault="00793DEC" w:rsidP="00A51533">
            <w:pPr>
              <w:ind w:left="-142" w:right="-107" w:firstLine="142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III</w:t>
            </w:r>
            <w:r w:rsidRPr="00A51533">
              <w:rPr>
                <w:highlight w:val="lightGray"/>
                <w:lang w:val="de-DE"/>
              </w:rPr>
              <w:t>.</w:t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A5153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19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793DEC" w:rsidRPr="008B5F7A" w:rsidRDefault="00793DEC" w:rsidP="00A51533">
            <w:pPr>
              <w:ind w:right="-156" w:firstLine="65"/>
              <w:rPr>
                <w:lang w:val="de-DE"/>
              </w:rPr>
            </w:pPr>
            <w:r w:rsidRPr="00A51533">
              <w:rPr>
                <w:highlight w:val="lightGray"/>
                <w:lang w:val="de-DE"/>
              </w:rPr>
              <w:t>Blogs und Fragen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A51533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175" w:type="dxa"/>
            <w:vAlign w:val="center"/>
          </w:tcPr>
          <w:p w:rsidR="00793DEC" w:rsidRPr="007E5934" w:rsidRDefault="00793DEC" w:rsidP="00A5153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793DEC" w:rsidRPr="005F3340" w:rsidRDefault="00793DEC" w:rsidP="00A51533">
            <w:pPr>
              <w:ind w:right="-122"/>
              <w:rPr>
                <w:sz w:val="18"/>
                <w:szCs w:val="18"/>
                <w:lang w:val="de-DE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793DEC" w:rsidRPr="007E5934" w:rsidRDefault="00793DEC" w:rsidP="00A5153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793DEC" w:rsidRPr="003C1AE3" w:rsidRDefault="00793DEC" w:rsidP="00A5153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793DEC" w:rsidRPr="003C1AE3" w:rsidRDefault="00793DEC" w:rsidP="00A51533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65"/>
        </w:trPr>
        <w:tc>
          <w:tcPr>
            <w:tcW w:w="889" w:type="dxa"/>
            <w:vAlign w:val="center"/>
          </w:tcPr>
          <w:p w:rsidR="00793DEC" w:rsidRPr="003C1AE3" w:rsidRDefault="00793DEC" w:rsidP="00A5153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A5153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2</w:t>
            </w:r>
            <w:r>
              <w:rPr>
                <w:lang w:val="de-DE"/>
              </w:rPr>
              <w:t>0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793DEC" w:rsidRPr="00973FD6" w:rsidRDefault="00793DEC" w:rsidP="00A51533">
            <w:pPr>
              <w:ind w:left="81" w:right="-156"/>
              <w:rPr>
                <w:lang w:val="de-DE"/>
              </w:rPr>
            </w:pPr>
            <w:r w:rsidRPr="00A51533">
              <w:rPr>
                <w:highlight w:val="lightGray"/>
                <w:lang w:val="de-DE"/>
              </w:rPr>
              <w:t>Das stimmt/stimmt nicht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A51533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175" w:type="dxa"/>
            <w:vAlign w:val="center"/>
          </w:tcPr>
          <w:p w:rsidR="00793DEC" w:rsidRPr="007E5934" w:rsidRDefault="00793DEC" w:rsidP="00A5153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793DEC" w:rsidRPr="007E5934" w:rsidRDefault="00793DEC" w:rsidP="00A5153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793DEC" w:rsidRPr="007E5934" w:rsidRDefault="00793DEC" w:rsidP="00A5153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793DEC" w:rsidRPr="003C1AE3" w:rsidRDefault="00793DEC" w:rsidP="00A5153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793DEC" w:rsidRPr="003C1AE3" w:rsidRDefault="00793DEC" w:rsidP="00A51533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505"/>
        </w:trPr>
        <w:tc>
          <w:tcPr>
            <w:tcW w:w="889" w:type="dxa"/>
            <w:vAlign w:val="center"/>
          </w:tcPr>
          <w:p w:rsidR="00793DEC" w:rsidRPr="003C1AE3" w:rsidRDefault="00793DEC" w:rsidP="00A5153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A5153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21.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793DEC" w:rsidRPr="008B5F7A" w:rsidRDefault="00793DEC" w:rsidP="00A51533">
            <w:pPr>
              <w:ind w:right="-156" w:firstLine="65"/>
              <w:rPr>
                <w:lang w:val="de-DE"/>
              </w:rPr>
            </w:pPr>
            <w:r w:rsidRPr="00A51533">
              <w:rPr>
                <w:highlight w:val="lightGray"/>
                <w:lang w:val="de-DE"/>
              </w:rPr>
              <w:t>Über Feste berichten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A51533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175" w:type="dxa"/>
            <w:vAlign w:val="center"/>
          </w:tcPr>
          <w:p w:rsidR="00793DEC" w:rsidRPr="007E5934" w:rsidRDefault="00793DEC" w:rsidP="00A5153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793DEC" w:rsidRPr="005F3340" w:rsidRDefault="00793DEC" w:rsidP="00A51533">
            <w:pPr>
              <w:ind w:right="-122"/>
              <w:rPr>
                <w:sz w:val="18"/>
                <w:szCs w:val="18"/>
                <w:lang w:val="de-DE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793DEC" w:rsidRPr="007E5934" w:rsidRDefault="00793DEC" w:rsidP="00A5153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793DEC" w:rsidRPr="003C1AE3" w:rsidRDefault="00793DEC" w:rsidP="00A5153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793DEC" w:rsidRPr="003C1AE3" w:rsidRDefault="00793DEC" w:rsidP="00A51533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635"/>
        </w:trPr>
        <w:tc>
          <w:tcPr>
            <w:tcW w:w="889" w:type="dxa"/>
            <w:vAlign w:val="center"/>
          </w:tcPr>
          <w:p w:rsidR="00793DEC" w:rsidRPr="003C1AE3" w:rsidRDefault="00793DEC" w:rsidP="00A5153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A5153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22.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793DEC" w:rsidRPr="00C77787" w:rsidRDefault="00793DEC" w:rsidP="00A51533">
            <w:pPr>
              <w:ind w:right="-156" w:firstLine="17"/>
              <w:rPr>
                <w:lang w:val="de-DE"/>
              </w:rPr>
            </w:pPr>
            <w:r w:rsidRPr="00A51533">
              <w:rPr>
                <w:highlight w:val="lightGray"/>
                <w:lang w:val="de-DE"/>
              </w:rPr>
              <w:t>Projekt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A51533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175" w:type="dxa"/>
            <w:vAlign w:val="center"/>
          </w:tcPr>
          <w:p w:rsidR="00793DEC" w:rsidRPr="007E5934" w:rsidRDefault="00793DEC" w:rsidP="00A51533">
            <w:pPr>
              <w:ind w:right="-147"/>
              <w:rPr>
                <w:sz w:val="18"/>
                <w:szCs w:val="18"/>
                <w:lang w:val="sr-Cyrl-CS"/>
              </w:rPr>
            </w:pPr>
            <w:r w:rsidRPr="00310318">
              <w:rPr>
                <w:sz w:val="18"/>
                <w:szCs w:val="18"/>
                <w:highlight w:val="lightGray"/>
                <w:lang w:val="sr-Cyrl-CS"/>
              </w:rPr>
              <w:t>групни</w:t>
            </w:r>
          </w:p>
        </w:tc>
        <w:tc>
          <w:tcPr>
            <w:tcW w:w="1475" w:type="dxa"/>
            <w:vAlign w:val="center"/>
          </w:tcPr>
          <w:p w:rsidR="00793DEC" w:rsidRPr="007E5934" w:rsidRDefault="00793DEC" w:rsidP="00A5153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793DEC" w:rsidRPr="007E5934" w:rsidRDefault="00793DEC" w:rsidP="00A5153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793DEC" w:rsidRPr="003C1AE3" w:rsidRDefault="00793DEC" w:rsidP="00A5153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793DEC" w:rsidRPr="003C1AE3" w:rsidRDefault="00793DEC" w:rsidP="00A51533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584"/>
        </w:trPr>
        <w:tc>
          <w:tcPr>
            <w:tcW w:w="889" w:type="dxa"/>
            <w:vAlign w:val="center"/>
          </w:tcPr>
          <w:p w:rsidR="00793DEC" w:rsidRPr="003C1AE3" w:rsidRDefault="00793DEC" w:rsidP="00A5153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A5153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23.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793DEC" w:rsidRPr="00973FD6" w:rsidRDefault="00793DEC" w:rsidP="00A51533">
            <w:pPr>
              <w:ind w:right="-156" w:firstLine="65"/>
              <w:rPr>
                <w:lang w:val="de-DE"/>
              </w:rPr>
            </w:pPr>
            <w:r w:rsidRPr="00A51533">
              <w:rPr>
                <w:highlight w:val="lightGray"/>
                <w:lang w:val="de-DE"/>
              </w:rPr>
              <w:t>Lesestrategie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A51533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175" w:type="dxa"/>
            <w:vAlign w:val="center"/>
          </w:tcPr>
          <w:p w:rsidR="00793DEC" w:rsidRPr="007E5934" w:rsidRDefault="00793DEC" w:rsidP="00A5153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793DEC" w:rsidRPr="005F3340" w:rsidRDefault="00793DEC" w:rsidP="00A51533">
            <w:pPr>
              <w:ind w:right="-122"/>
              <w:rPr>
                <w:sz w:val="18"/>
                <w:szCs w:val="18"/>
                <w:lang w:val="de-DE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793DEC" w:rsidRPr="007E5934" w:rsidRDefault="00793DEC" w:rsidP="00A5153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793DEC" w:rsidRPr="003C1AE3" w:rsidRDefault="00793DEC" w:rsidP="00A5153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793DEC" w:rsidRPr="003C1AE3" w:rsidRDefault="00793DEC" w:rsidP="00A51533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49"/>
        </w:trPr>
        <w:tc>
          <w:tcPr>
            <w:tcW w:w="889" w:type="dxa"/>
            <w:vAlign w:val="center"/>
          </w:tcPr>
          <w:p w:rsidR="00793DEC" w:rsidRPr="003C1AE3" w:rsidRDefault="00793DEC" w:rsidP="00A5153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A5153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24.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793DEC" w:rsidRPr="00382F1C" w:rsidRDefault="00793DEC" w:rsidP="00A51533">
            <w:pPr>
              <w:ind w:right="-85"/>
              <w:rPr>
                <w:lang w:val="de-DE"/>
              </w:rPr>
            </w:pPr>
            <w:r w:rsidRPr="00B977DF">
              <w:rPr>
                <w:highlight w:val="lightGray"/>
                <w:lang w:val="de-DE"/>
              </w:rPr>
              <w:t>Wortschatz wiederholen</w:t>
            </w:r>
            <w:r w:rsidRPr="00382F1C">
              <w:rPr>
                <w:lang w:val="de-DE"/>
              </w:rPr>
              <w:t xml:space="preserve"> </w:t>
            </w:r>
          </w:p>
        </w:tc>
        <w:tc>
          <w:tcPr>
            <w:tcW w:w="1429" w:type="dxa"/>
            <w:vAlign w:val="center"/>
          </w:tcPr>
          <w:p w:rsidR="00793DEC" w:rsidRPr="00B977DF" w:rsidRDefault="00793DEC" w:rsidP="00A51533">
            <w:pPr>
              <w:ind w:right="-187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понављање</w:t>
            </w:r>
          </w:p>
        </w:tc>
        <w:tc>
          <w:tcPr>
            <w:tcW w:w="1175" w:type="dxa"/>
            <w:vAlign w:val="center"/>
          </w:tcPr>
          <w:p w:rsidR="00793DEC" w:rsidRPr="00115417" w:rsidRDefault="00793DEC" w:rsidP="00A51533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793DEC" w:rsidRPr="00115417" w:rsidRDefault="00793DEC" w:rsidP="00A51533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793DEC" w:rsidRPr="00115417" w:rsidRDefault="00793DEC" w:rsidP="00A51533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793DEC" w:rsidRPr="003C1AE3" w:rsidRDefault="00793DEC" w:rsidP="00A5153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793DEC" w:rsidRDefault="00793DEC" w:rsidP="00A51533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49"/>
        </w:trPr>
        <w:tc>
          <w:tcPr>
            <w:tcW w:w="889" w:type="dxa"/>
            <w:vAlign w:val="center"/>
          </w:tcPr>
          <w:p w:rsidR="00793DEC" w:rsidRPr="003C1AE3" w:rsidRDefault="00793DEC" w:rsidP="00A5153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A51533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25.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793DEC" w:rsidRPr="00AD7534" w:rsidRDefault="00793DEC" w:rsidP="00A51533">
            <w:pPr>
              <w:ind w:right="-85"/>
              <w:rPr>
                <w:lang w:val="de-DE"/>
              </w:rPr>
            </w:pPr>
            <w:r w:rsidRPr="00A51533">
              <w:rPr>
                <w:highlight w:val="lightGray"/>
                <w:lang w:val="de-DE"/>
              </w:rPr>
              <w:t>Kleine Pause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A51533">
            <w:pPr>
              <w:ind w:right="-45"/>
              <w:rPr>
                <w:sz w:val="18"/>
                <w:szCs w:val="18"/>
                <w:lang w:val="sr-Cyrl-CS"/>
              </w:rPr>
            </w:pPr>
            <w:r w:rsidRPr="00A51533">
              <w:rPr>
                <w:sz w:val="18"/>
                <w:szCs w:val="18"/>
                <w:highlight w:val="lightGray"/>
                <w:lang w:val="sr-Cyrl-CS"/>
              </w:rPr>
              <w:t>систематизација</w:t>
            </w:r>
          </w:p>
        </w:tc>
        <w:tc>
          <w:tcPr>
            <w:tcW w:w="1175" w:type="dxa"/>
            <w:vAlign w:val="center"/>
          </w:tcPr>
          <w:p w:rsidR="00793DEC" w:rsidRPr="007E5934" w:rsidRDefault="00793DEC" w:rsidP="00A5153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793DEC" w:rsidRPr="007E5934" w:rsidRDefault="00793DEC" w:rsidP="00A5153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793DEC" w:rsidRPr="007E5934" w:rsidRDefault="00793DEC" w:rsidP="00A5153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793DEC" w:rsidRPr="003C1AE3" w:rsidRDefault="00793DEC" w:rsidP="00A5153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793DEC" w:rsidRDefault="00793DEC" w:rsidP="00A51533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49"/>
        </w:trPr>
        <w:tc>
          <w:tcPr>
            <w:tcW w:w="889" w:type="dxa"/>
            <w:vAlign w:val="center"/>
          </w:tcPr>
          <w:p w:rsidR="00793DEC" w:rsidRPr="005F3340" w:rsidRDefault="00793DEC" w:rsidP="00A51533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793DEC" w:rsidRPr="003C1AE3" w:rsidRDefault="00793DEC" w:rsidP="00A5153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26.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793DEC" w:rsidRPr="00AD7534" w:rsidRDefault="00793DEC" w:rsidP="00A51533">
            <w:pPr>
              <w:ind w:right="-85"/>
              <w:rPr>
                <w:lang w:val="de-DE"/>
              </w:rPr>
            </w:pPr>
            <w:r w:rsidRPr="00A51533">
              <w:rPr>
                <w:highlight w:val="lightGray"/>
                <w:lang w:val="de-DE"/>
              </w:rPr>
              <w:t>Kleine Pause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A51533">
            <w:pPr>
              <w:ind w:right="-45"/>
              <w:rPr>
                <w:sz w:val="18"/>
                <w:szCs w:val="18"/>
                <w:lang w:val="sr-Cyrl-CS"/>
              </w:rPr>
            </w:pPr>
            <w:r w:rsidRPr="00A51533">
              <w:rPr>
                <w:sz w:val="18"/>
                <w:szCs w:val="18"/>
                <w:highlight w:val="lightGray"/>
                <w:lang w:val="sr-Cyrl-CS"/>
              </w:rPr>
              <w:t>систематизација</w:t>
            </w:r>
          </w:p>
        </w:tc>
        <w:tc>
          <w:tcPr>
            <w:tcW w:w="1175" w:type="dxa"/>
            <w:vAlign w:val="center"/>
          </w:tcPr>
          <w:p w:rsidR="00793DEC" w:rsidRPr="007E5934" w:rsidRDefault="00793DEC" w:rsidP="00A5153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793DEC" w:rsidRPr="007E5934" w:rsidRDefault="00793DEC" w:rsidP="00A5153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793DEC" w:rsidRPr="007E5934" w:rsidRDefault="00793DEC" w:rsidP="00A5153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793DEC" w:rsidRPr="003C1AE3" w:rsidRDefault="00793DEC" w:rsidP="00A5153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793DEC" w:rsidRPr="003C1AE3" w:rsidRDefault="00793DEC" w:rsidP="00A51533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793DEC" w:rsidRPr="00AD7534" w:rsidRDefault="00793DEC" w:rsidP="00A05F37">
      <w:pPr>
        <w:rPr>
          <w:sz w:val="36"/>
          <w:szCs w:val="36"/>
          <w:lang w:val="de-DE"/>
        </w:rPr>
      </w:pPr>
    </w:p>
    <w:p w:rsidR="00793DEC" w:rsidRPr="000657D6" w:rsidRDefault="00793DEC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059" style="position:absolute;left:0;text-align:left;z-index:-251676160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0" style="position:absolute;left:0;text-align:left;z-index:-251677184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1" style="position:absolute;left:0;text-align:left;z-index:-251678208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793DEC" w:rsidRPr="000657D6" w:rsidRDefault="00793DEC">
      <w:pPr>
        <w:rPr>
          <w:lang w:val="ru-RU"/>
        </w:rPr>
      </w:pPr>
    </w:p>
    <w:p w:rsidR="00793DEC" w:rsidRDefault="00793DEC" w:rsidP="00A05F37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Pr="00410467" w:rsidRDefault="00793DEC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793DEC" w:rsidRPr="007E5934" w:rsidRDefault="00793DEC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793DEC" w:rsidRDefault="00793DEC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62" style="position:absolute;left:0;text-align:left;z-index:251644416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3" style="position:absolute;left:0;text-align:left;z-index:251643392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793DEC" w:rsidRDefault="00793DEC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64" style="position:absolute;left:0;text-align:left;z-index:251645440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5" style="position:absolute;left:0;text-align:left;z-index:251646464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 </w:t>
      </w:r>
      <w:r>
        <w:rPr>
          <w:b/>
          <w:bCs/>
          <w:i/>
          <w:iCs/>
          <w:spacing w:val="20"/>
          <w:lang w:val="sr-Cyrl-CS"/>
        </w:rPr>
        <w:fldChar w:fldCharType="begin">
          <w:ffData>
            <w:name w:val=""/>
            <w:enabled/>
            <w:calcOnExit w:val="0"/>
            <w:ddList>
              <w:listEntry w:val="ДЕЦЕМБАР"/>
              <w:listEntry w:val="                "/>
              <w:listEntry w:val="ОКТОБАР"/>
              <w:listEntry w:val="НОВЕМБАР"/>
              <w:listEntry w:val="ЈАНУАР"/>
              <w:listEntry w:val="ФЕБРУАР"/>
              <w:listEntry w:val="МАРТ"/>
              <w:listEntry w:val="АПРИЛ"/>
              <w:listEntry w:val="МАЈ"/>
              <w:listEntry w:val="ЈУН"/>
            </w:ddList>
          </w:ffData>
        </w:fldChar>
      </w:r>
      <w:r>
        <w:rPr>
          <w:b/>
          <w:bCs/>
          <w:i/>
          <w:iCs/>
          <w:spacing w:val="20"/>
          <w:lang w:val="sr-Cyrl-CS"/>
        </w:rPr>
        <w:instrText xml:space="preserve"> FORMDROPDOWN </w:instrText>
      </w:r>
      <w:r>
        <w:rPr>
          <w:b/>
          <w:bCs/>
          <w:i/>
          <w:iCs/>
          <w:spacing w:val="20"/>
          <w:lang w:val="sr-Cyrl-CS"/>
        </w:rPr>
      </w:r>
      <w:r>
        <w:rPr>
          <w:b/>
          <w:bCs/>
          <w:i/>
          <w:i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66" style="position:absolute;left:0;text-align:left;z-index:251649536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7" style="position:absolute;left:0;text-align:left;z-index:251648512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8" style="position:absolute;left:0;text-align:left;z-index:251647488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highlight w:val="lightGray"/>
          <w:lang w:val="sr-Cyrl-CS"/>
        </w:rPr>
        <w:t>осми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69" style="position:absolute;left:0;text-align:left;z-index:251642368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0" style="position:absolute;left:0;text-align:left;z-index:251641344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3"/>
        <w:gridCol w:w="667"/>
        <w:gridCol w:w="3945"/>
        <w:gridCol w:w="1429"/>
        <w:gridCol w:w="1222"/>
        <w:gridCol w:w="1458"/>
        <w:gridCol w:w="1812"/>
        <w:gridCol w:w="1626"/>
        <w:gridCol w:w="2638"/>
      </w:tblGrid>
      <w:tr w:rsidR="00793DEC">
        <w:trPr>
          <w:trHeight w:val="557"/>
        </w:trPr>
        <w:tc>
          <w:tcPr>
            <w:tcW w:w="903" w:type="dxa"/>
            <w:vAlign w:val="center"/>
          </w:tcPr>
          <w:p w:rsidR="00793DEC" w:rsidRPr="00A56027" w:rsidRDefault="00793DEC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67" w:type="dxa"/>
            <w:vAlign w:val="center"/>
          </w:tcPr>
          <w:p w:rsidR="00793DEC" w:rsidRPr="003C1AE3" w:rsidRDefault="00793DEC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3945" w:type="dxa"/>
            <w:vAlign w:val="center"/>
          </w:tcPr>
          <w:p w:rsidR="00793DEC" w:rsidRPr="008C33F3" w:rsidRDefault="00793DEC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793DEC" w:rsidRPr="008C33F3" w:rsidRDefault="00793DEC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429" w:type="dxa"/>
            <w:vAlign w:val="center"/>
          </w:tcPr>
          <w:p w:rsidR="00793DEC" w:rsidRPr="008C33F3" w:rsidRDefault="00793DEC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22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458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12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6" w:type="dxa"/>
            <w:vAlign w:val="center"/>
          </w:tcPr>
          <w:p w:rsidR="00793DEC" w:rsidRPr="008C33F3" w:rsidRDefault="00793DEC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38" w:type="dxa"/>
            <w:vAlign w:val="center"/>
          </w:tcPr>
          <w:p w:rsidR="00793DEC" w:rsidRPr="008C33F3" w:rsidRDefault="00793DEC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793DEC">
        <w:trPr>
          <w:trHeight w:val="765"/>
        </w:trPr>
        <w:tc>
          <w:tcPr>
            <w:tcW w:w="903" w:type="dxa"/>
            <w:vAlign w:val="center"/>
          </w:tcPr>
          <w:p w:rsidR="00793DEC" w:rsidRPr="003C1AE3" w:rsidRDefault="00793DEC" w:rsidP="00726D2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793DEC" w:rsidRPr="003C1AE3" w:rsidRDefault="00793DEC" w:rsidP="00726D2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793DEC" w:rsidRPr="00946E9F" w:rsidRDefault="00793DEC" w:rsidP="00726D28">
            <w:pPr>
              <w:ind w:right="-156" w:firstLine="33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Vorbereitung auf die  Klassenarbeit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726D2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116BD0">
              <w:rPr>
                <w:sz w:val="18"/>
                <w:szCs w:val="18"/>
                <w:highlight w:val="lightGray"/>
                <w:lang w:val="sr-Cyrl-CS"/>
              </w:rPr>
              <w:t xml:space="preserve"> 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2" w:type="dxa"/>
            <w:vAlign w:val="center"/>
          </w:tcPr>
          <w:p w:rsidR="00793DEC" w:rsidRPr="007E5934" w:rsidRDefault="00793DEC" w:rsidP="00726D2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793DEC" w:rsidRPr="007E5934" w:rsidRDefault="00793DEC" w:rsidP="00726D2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793DEC" w:rsidRPr="007E5934" w:rsidRDefault="00793DEC" w:rsidP="00726D2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726D2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793DEC" w:rsidRPr="003C1AE3" w:rsidRDefault="00793DEC" w:rsidP="00726D2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64"/>
        </w:trPr>
        <w:tc>
          <w:tcPr>
            <w:tcW w:w="903" w:type="dxa"/>
            <w:vAlign w:val="center"/>
          </w:tcPr>
          <w:p w:rsidR="00793DEC" w:rsidRPr="003C1AE3" w:rsidRDefault="00793DEC" w:rsidP="00726D2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793DEC" w:rsidRPr="003C1AE3" w:rsidRDefault="00793DEC" w:rsidP="00726D2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28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793DEC" w:rsidRPr="00946E9F" w:rsidRDefault="00793DEC" w:rsidP="00726D28">
            <w:pPr>
              <w:ind w:right="-156" w:firstLine="65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Erste Klassenarbeit</w:t>
            </w:r>
          </w:p>
        </w:tc>
        <w:tc>
          <w:tcPr>
            <w:tcW w:w="1429" w:type="dxa"/>
            <w:vAlign w:val="center"/>
          </w:tcPr>
          <w:p w:rsidR="00793DEC" w:rsidRPr="00946E9F" w:rsidRDefault="00793DEC" w:rsidP="00726D28">
            <w:pPr>
              <w:ind w:right="-45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222" w:type="dxa"/>
            <w:vAlign w:val="center"/>
          </w:tcPr>
          <w:p w:rsidR="00793DEC" w:rsidRPr="00946E9F" w:rsidRDefault="00793DEC" w:rsidP="00726D28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458" w:type="dxa"/>
            <w:vAlign w:val="center"/>
          </w:tcPr>
          <w:p w:rsidR="00793DEC" w:rsidRPr="00946E9F" w:rsidRDefault="00793DEC" w:rsidP="00726D28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 xml:space="preserve">писани рад </w:t>
            </w:r>
          </w:p>
        </w:tc>
        <w:tc>
          <w:tcPr>
            <w:tcW w:w="1812" w:type="dxa"/>
            <w:vAlign w:val="center"/>
          </w:tcPr>
          <w:p w:rsidR="00793DEC" w:rsidRPr="007E5934" w:rsidRDefault="00793DEC" w:rsidP="00726D2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свеска за писмени задатак</w:t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726D2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793DEC" w:rsidRPr="003C1AE3" w:rsidRDefault="00793DEC" w:rsidP="00726D2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65"/>
        </w:trPr>
        <w:tc>
          <w:tcPr>
            <w:tcW w:w="903" w:type="dxa"/>
            <w:vAlign w:val="center"/>
          </w:tcPr>
          <w:p w:rsidR="00793DEC" w:rsidRPr="003C1AE3" w:rsidRDefault="00793DEC" w:rsidP="00726D2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793DEC" w:rsidRPr="003C1AE3" w:rsidRDefault="00793DEC" w:rsidP="00726D2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29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793DEC" w:rsidRPr="00946E9F" w:rsidRDefault="00793DEC" w:rsidP="00726D28">
            <w:pPr>
              <w:ind w:right="-85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Verbesserung der Klassenarbeit</w:t>
            </w:r>
          </w:p>
        </w:tc>
        <w:tc>
          <w:tcPr>
            <w:tcW w:w="1429" w:type="dxa"/>
            <w:vAlign w:val="center"/>
          </w:tcPr>
          <w:p w:rsidR="00793DEC" w:rsidRPr="00115417" w:rsidRDefault="00793DEC" w:rsidP="00726D28">
            <w:pPr>
              <w:ind w:right="-18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116BD0">
              <w:rPr>
                <w:sz w:val="18"/>
                <w:szCs w:val="18"/>
                <w:highlight w:val="lightGray"/>
                <w:lang w:val="sr-Cyrl-CS"/>
              </w:rPr>
              <w:t xml:space="preserve"> 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793DEC" w:rsidRPr="00946E9F" w:rsidRDefault="00793DEC" w:rsidP="00726D28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458" w:type="dxa"/>
            <w:vAlign w:val="center"/>
          </w:tcPr>
          <w:p w:rsidR="00793DEC" w:rsidRPr="00946E9F" w:rsidRDefault="00793DEC" w:rsidP="00726D28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 xml:space="preserve">писани рад </w:t>
            </w:r>
          </w:p>
        </w:tc>
        <w:tc>
          <w:tcPr>
            <w:tcW w:w="1812" w:type="dxa"/>
            <w:vAlign w:val="center"/>
          </w:tcPr>
          <w:p w:rsidR="00793DEC" w:rsidRPr="00115417" w:rsidRDefault="00793DEC" w:rsidP="00726D28">
            <w:pPr>
              <w:ind w:right="-187"/>
              <w:rPr>
                <w:sz w:val="18"/>
                <w:szCs w:val="18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свеска за писмени задатак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726D2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793DEC" w:rsidRPr="003C1AE3" w:rsidRDefault="00793DEC" w:rsidP="00726D2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505"/>
        </w:trPr>
        <w:tc>
          <w:tcPr>
            <w:tcW w:w="903" w:type="dxa"/>
            <w:vAlign w:val="center"/>
          </w:tcPr>
          <w:p w:rsidR="00793DEC" w:rsidRPr="00726D28" w:rsidRDefault="00793DEC" w:rsidP="00726D28">
            <w:pPr>
              <w:ind w:left="-142" w:right="-107" w:firstLine="142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IV</w:t>
            </w:r>
            <w:r w:rsidRPr="00726D28">
              <w:rPr>
                <w:highlight w:val="lightGray"/>
                <w:lang w:val="de-DE"/>
              </w:rPr>
              <w:t>.</w:t>
            </w:r>
          </w:p>
        </w:tc>
        <w:tc>
          <w:tcPr>
            <w:tcW w:w="667" w:type="dxa"/>
            <w:vAlign w:val="center"/>
          </w:tcPr>
          <w:p w:rsidR="00793DEC" w:rsidRPr="003C1AE3" w:rsidRDefault="00793DEC" w:rsidP="00726D2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3</w:t>
            </w:r>
            <w:r>
              <w:rPr>
                <w:lang w:val="de-DE"/>
              </w:rPr>
              <w:t>0.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793DEC" w:rsidRPr="0038458D" w:rsidRDefault="00793DEC" w:rsidP="00726D28">
            <w:pPr>
              <w:ind w:right="-156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Berliner Luft</w:t>
            </w:r>
            <w:r>
              <w:rPr>
                <w:lang w:val="de-DE"/>
              </w:rPr>
              <w:t>/</w:t>
            </w:r>
            <w:r w:rsidRPr="00726D28">
              <w:rPr>
                <w:highlight w:val="lightGray"/>
                <w:lang w:val="de-DE"/>
              </w:rPr>
              <w:t>auf Klassenfahrt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726D2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793DEC" w:rsidRPr="007E5934" w:rsidRDefault="00793DEC" w:rsidP="00726D2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793DEC" w:rsidRPr="007E5934" w:rsidRDefault="00793DEC" w:rsidP="00726D2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793DEC" w:rsidRPr="007E5934" w:rsidRDefault="00793DEC" w:rsidP="00726D2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726D2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793DEC" w:rsidRPr="003C1AE3" w:rsidRDefault="00793DEC" w:rsidP="00726D2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635"/>
        </w:trPr>
        <w:tc>
          <w:tcPr>
            <w:tcW w:w="903" w:type="dxa"/>
            <w:vAlign w:val="center"/>
          </w:tcPr>
          <w:p w:rsidR="00793DEC" w:rsidRPr="003C1AE3" w:rsidRDefault="00793DEC" w:rsidP="00726D2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793DEC" w:rsidRPr="003C1AE3" w:rsidRDefault="00793DEC" w:rsidP="00726D2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31.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793DEC" w:rsidRPr="00946E9F" w:rsidRDefault="00793DEC" w:rsidP="00726D28">
            <w:pPr>
              <w:ind w:right="-85"/>
              <w:rPr>
                <w:lang w:val="de-DE"/>
              </w:rPr>
            </w:pPr>
            <w:r w:rsidRPr="00726D28">
              <w:rPr>
                <w:highlight w:val="lightGray"/>
                <w:lang w:val="de-DE"/>
              </w:rPr>
              <w:t>Museumsbesuch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726D2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2" w:type="dxa"/>
            <w:vAlign w:val="center"/>
          </w:tcPr>
          <w:p w:rsidR="00793DEC" w:rsidRPr="007E5934" w:rsidRDefault="00793DEC" w:rsidP="00726D2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793DEC" w:rsidRPr="007E5934" w:rsidRDefault="00793DEC" w:rsidP="00726D2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793DEC" w:rsidRPr="007E5934" w:rsidRDefault="00793DEC" w:rsidP="00726D2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726D2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793DEC" w:rsidRDefault="00793DEC" w:rsidP="00726D28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635"/>
        </w:trPr>
        <w:tc>
          <w:tcPr>
            <w:tcW w:w="903" w:type="dxa"/>
            <w:vAlign w:val="center"/>
          </w:tcPr>
          <w:p w:rsidR="00793DEC" w:rsidRPr="003C1AE3" w:rsidRDefault="00793DEC" w:rsidP="00726D2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793DEC" w:rsidRPr="003C1AE3" w:rsidRDefault="00793DEC" w:rsidP="00726D2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32.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793DEC" w:rsidRPr="00946E9F" w:rsidRDefault="00793DEC" w:rsidP="00726D28">
            <w:pPr>
              <w:ind w:right="-156" w:firstLine="65"/>
              <w:rPr>
                <w:lang w:val="de-DE"/>
              </w:rPr>
            </w:pPr>
            <w:r w:rsidRPr="00726D28">
              <w:rPr>
                <w:highlight w:val="lightGray"/>
                <w:lang w:val="de-DE"/>
              </w:rPr>
              <w:t>Unterwegs in Berlin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726D2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793DEC" w:rsidRPr="007E5934" w:rsidRDefault="00793DEC" w:rsidP="00726D2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793DEC" w:rsidRPr="007E5934" w:rsidRDefault="00793DEC" w:rsidP="00726D2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793DEC" w:rsidRPr="007E5934" w:rsidRDefault="00793DEC" w:rsidP="00726D2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726D2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793DEC" w:rsidRDefault="00793DEC" w:rsidP="00726D28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635"/>
        </w:trPr>
        <w:tc>
          <w:tcPr>
            <w:tcW w:w="903" w:type="dxa"/>
            <w:vAlign w:val="center"/>
          </w:tcPr>
          <w:p w:rsidR="00793DEC" w:rsidRPr="003C1AE3" w:rsidRDefault="00793DEC" w:rsidP="00726D2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793DEC" w:rsidRPr="003C1AE3" w:rsidRDefault="00793DEC" w:rsidP="00726D2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33.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793DEC" w:rsidRPr="00946E9F" w:rsidRDefault="00793DEC" w:rsidP="00726D28">
            <w:pPr>
              <w:ind w:right="-85"/>
              <w:rPr>
                <w:lang w:val="de-DE"/>
              </w:rPr>
            </w:pPr>
            <w:r w:rsidRPr="00726D28">
              <w:rPr>
                <w:highlight w:val="lightGray"/>
                <w:lang w:val="de-DE"/>
              </w:rPr>
              <w:t>Wegbeschreibung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726D2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793DEC" w:rsidRPr="007E5934" w:rsidRDefault="00793DEC" w:rsidP="00726D2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793DEC" w:rsidRPr="007E5934" w:rsidRDefault="00793DEC" w:rsidP="00726D2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793DEC" w:rsidRPr="007E5934" w:rsidRDefault="00793DEC" w:rsidP="00726D2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726D2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793DEC" w:rsidRDefault="00793DEC" w:rsidP="00726D28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635"/>
        </w:trPr>
        <w:tc>
          <w:tcPr>
            <w:tcW w:w="903" w:type="dxa"/>
            <w:vAlign w:val="center"/>
          </w:tcPr>
          <w:p w:rsidR="00793DEC" w:rsidRPr="003C1AE3" w:rsidRDefault="00793DEC" w:rsidP="00726D28">
            <w:pPr>
              <w:ind w:left="-142" w:right="-107" w:firstLine="142"/>
              <w:rPr>
                <w:lang w:val="sr-Cyrl-CS"/>
              </w:rPr>
            </w:pPr>
            <w:r w:rsidRPr="008F20C8"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F20C8">
              <w:rPr>
                <w:lang w:val="sr-Cyrl-CS"/>
              </w:rPr>
              <w:instrText xml:space="preserve"> FORMTEXT </w:instrText>
            </w:r>
            <w:r w:rsidRPr="008F20C8">
              <w:rPr>
                <w:lang w:val="sr-Cyrl-CS"/>
              </w:rPr>
            </w:r>
            <w:r w:rsidRPr="008F20C8">
              <w:rPr>
                <w:lang w:val="sr-Cyrl-CS"/>
              </w:rPr>
              <w:fldChar w:fldCharType="separate"/>
            </w:r>
            <w:r w:rsidRPr="008F20C8">
              <w:rPr>
                <w:noProof/>
                <w:lang w:val="sr-Cyrl-CS"/>
              </w:rPr>
              <w:t> </w:t>
            </w:r>
            <w:r w:rsidRPr="008F20C8">
              <w:rPr>
                <w:noProof/>
                <w:lang w:val="sr-Cyrl-CS"/>
              </w:rPr>
              <w:t> </w:t>
            </w:r>
            <w:r w:rsidRPr="008F20C8"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793DEC" w:rsidRPr="003C1AE3" w:rsidRDefault="00793DEC" w:rsidP="00726D28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34.</w:t>
            </w:r>
            <w:r>
              <w:rPr>
                <w:lang w:val="sr-Cyrl-CS"/>
              </w:rPr>
              <w:fldChar w:fldCharType="end"/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793DEC" w:rsidRPr="00946E9F" w:rsidRDefault="00793DEC" w:rsidP="00726D28">
            <w:pPr>
              <w:ind w:right="-8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Das Berlinprogramm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726D2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2" w:type="dxa"/>
            <w:vAlign w:val="center"/>
          </w:tcPr>
          <w:p w:rsidR="00793DEC" w:rsidRPr="007E5934" w:rsidRDefault="00793DEC" w:rsidP="00726D2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793DEC" w:rsidRPr="007E5934" w:rsidRDefault="00793DEC" w:rsidP="00726D2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793DEC" w:rsidRPr="007E5934" w:rsidRDefault="00793DEC" w:rsidP="00726D2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726D28">
            <w:pPr>
              <w:ind w:right="-70"/>
              <w:rPr>
                <w:lang w:val="sr-Cyrl-CS"/>
              </w:rPr>
            </w:pPr>
          </w:p>
        </w:tc>
        <w:tc>
          <w:tcPr>
            <w:tcW w:w="2638" w:type="dxa"/>
            <w:vAlign w:val="center"/>
          </w:tcPr>
          <w:p w:rsidR="00793DEC" w:rsidRDefault="00793DEC" w:rsidP="00726D28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635"/>
        </w:trPr>
        <w:tc>
          <w:tcPr>
            <w:tcW w:w="903" w:type="dxa"/>
            <w:vAlign w:val="center"/>
          </w:tcPr>
          <w:p w:rsidR="00793DEC" w:rsidRPr="003C1AE3" w:rsidRDefault="00793DEC" w:rsidP="00726D2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793DEC" w:rsidRPr="003C1AE3" w:rsidRDefault="00793DEC" w:rsidP="00726D2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35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793DEC" w:rsidRPr="008F20C8" w:rsidRDefault="00793DEC" w:rsidP="00726D28">
            <w:pPr>
              <w:ind w:left="17" w:right="-156"/>
              <w:rPr>
                <w:lang w:val="sr-Latn-CS"/>
              </w:rPr>
            </w:pPr>
            <w:r>
              <w:rPr>
                <w:highlight w:val="lightGray"/>
                <w:lang w:val="sr-Latn-CS"/>
              </w:rPr>
              <w:t>Im Kartenshop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726D2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2" w:type="dxa"/>
            <w:vAlign w:val="center"/>
          </w:tcPr>
          <w:p w:rsidR="00793DEC" w:rsidRPr="007E5934" w:rsidRDefault="00793DEC" w:rsidP="00726D2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793DEC" w:rsidRPr="007E5934" w:rsidRDefault="00793DEC" w:rsidP="00726D2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793DEC" w:rsidRPr="007E5934" w:rsidRDefault="00793DEC" w:rsidP="00726D2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726D2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793DEC" w:rsidRPr="003C1AE3" w:rsidRDefault="00793DEC" w:rsidP="00726D2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793DEC" w:rsidRDefault="00793DEC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Cyrl-CS"/>
        </w:rPr>
      </w:pPr>
      <w:r>
        <w:rPr>
          <w:lang w:val="sr-Latn-CS"/>
        </w:rPr>
        <w:tab/>
      </w:r>
    </w:p>
    <w:p w:rsidR="00793DEC" w:rsidRPr="00C474D6" w:rsidRDefault="00793DEC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Cyrl-CS"/>
        </w:rPr>
      </w:pPr>
      <w:r>
        <w:rPr>
          <w:noProof/>
          <w:lang w:val="sr-Latn-CS" w:eastAsia="sr-Latn-CS"/>
        </w:rPr>
        <w:pict>
          <v:line id="_x0000_s1071" style="position:absolute;left:0;text-align:left;z-index:-251663872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2" style="position:absolute;left:0;text-align:left;z-index:-251664896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3" style="position:absolute;left:0;text-align:left;z-index:-251665920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793DEC" w:rsidRDefault="00793DEC" w:rsidP="00A05F37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Pr="007E5934" w:rsidRDefault="00793DEC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793DEC" w:rsidRDefault="00793DEC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74" style="position:absolute;left:0;text-align:left;z-index:251656704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5" style="position:absolute;left:0;text-align:left;z-index:251655680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793DEC" w:rsidRDefault="00793DEC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76" style="position:absolute;left:0;text-align:left;z-index:251657728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7" style="position:absolute;left:0;text-align:left;z-index:251658752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 </w:t>
      </w:r>
      <w:r w:rsidRPr="00D26E27">
        <w:rPr>
          <w:b/>
          <w:bCs/>
          <w:i/>
          <w:iCs/>
          <w:spacing w:val="20"/>
          <w:highlight w:val="lightGray"/>
          <w:lang w:val="sr-Cyrl-CS"/>
        </w:rPr>
        <w:t>ЈАНУАР</w:t>
      </w:r>
      <w:r>
        <w:rPr>
          <w:b/>
          <w:bCs/>
          <w:i/>
          <w:iCs/>
          <w:spacing w:val="20"/>
          <w:lang w:val="sr-Cyrl-CS"/>
        </w:rPr>
        <w:t xml:space="preserve">             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78" style="position:absolute;left:0;text-align:left;z-index:251660800" from="477pt,25.3pt" to="566.8pt,25.3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9" style="position:absolute;left:0;text-align:left;z-index:251661824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0" style="position:absolute;left:0;text-align:left;z-index:251659776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highlight w:val="lightGray"/>
          <w:lang w:val="sr-Cyrl-CS"/>
        </w:rPr>
        <w:t>осми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81" style="position:absolute;left:0;text-align:left;z-index:251654656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2" style="position:absolute;left:0;text-align:left;z-index:251653632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4"/>
        <w:gridCol w:w="672"/>
        <w:gridCol w:w="4061"/>
        <w:gridCol w:w="1097"/>
        <w:gridCol w:w="1229"/>
        <w:gridCol w:w="1514"/>
        <w:gridCol w:w="1880"/>
        <w:gridCol w:w="1631"/>
        <w:gridCol w:w="2712"/>
      </w:tblGrid>
      <w:tr w:rsidR="00793DEC">
        <w:trPr>
          <w:trHeight w:val="557"/>
        </w:trPr>
        <w:tc>
          <w:tcPr>
            <w:tcW w:w="904" w:type="dxa"/>
            <w:vAlign w:val="center"/>
          </w:tcPr>
          <w:p w:rsidR="00793DEC" w:rsidRPr="00A56027" w:rsidRDefault="00793DEC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2" w:type="dxa"/>
            <w:vAlign w:val="center"/>
          </w:tcPr>
          <w:p w:rsidR="00793DEC" w:rsidRPr="003C1AE3" w:rsidRDefault="00793DEC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61" w:type="dxa"/>
            <w:vAlign w:val="center"/>
          </w:tcPr>
          <w:p w:rsidR="00793DEC" w:rsidRPr="008C33F3" w:rsidRDefault="00793DEC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793DEC" w:rsidRPr="008C33F3" w:rsidRDefault="00793DEC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097" w:type="dxa"/>
            <w:vAlign w:val="center"/>
          </w:tcPr>
          <w:p w:rsidR="00793DEC" w:rsidRPr="008C33F3" w:rsidRDefault="00793DEC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29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514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80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31" w:type="dxa"/>
            <w:vAlign w:val="center"/>
          </w:tcPr>
          <w:p w:rsidR="00793DEC" w:rsidRPr="008C33F3" w:rsidRDefault="00793DEC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712" w:type="dxa"/>
            <w:vAlign w:val="center"/>
          </w:tcPr>
          <w:p w:rsidR="00793DEC" w:rsidRPr="008C33F3" w:rsidRDefault="00793DEC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793DEC">
        <w:trPr>
          <w:trHeight w:val="765"/>
        </w:trPr>
        <w:tc>
          <w:tcPr>
            <w:tcW w:w="904" w:type="dxa"/>
            <w:vAlign w:val="center"/>
          </w:tcPr>
          <w:p w:rsidR="00793DEC" w:rsidRPr="00726D28" w:rsidRDefault="00793DEC" w:rsidP="00726D28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793DEC" w:rsidRPr="003C1AE3" w:rsidRDefault="00793DEC" w:rsidP="00726D2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36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793DEC" w:rsidRPr="006F5194" w:rsidRDefault="00793DEC" w:rsidP="00726D2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Wortschatz wiederholen</w:t>
            </w:r>
          </w:p>
        </w:tc>
        <w:tc>
          <w:tcPr>
            <w:tcW w:w="1097" w:type="dxa"/>
            <w:vAlign w:val="center"/>
          </w:tcPr>
          <w:p w:rsidR="00793DEC" w:rsidRPr="007E5934" w:rsidRDefault="00793DEC" w:rsidP="00726D28">
            <w:pPr>
              <w:ind w:right="-45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понављање</w:t>
            </w:r>
          </w:p>
        </w:tc>
        <w:tc>
          <w:tcPr>
            <w:tcW w:w="1229" w:type="dxa"/>
            <w:vAlign w:val="center"/>
          </w:tcPr>
          <w:p w:rsidR="00793DEC" w:rsidRPr="007E5934" w:rsidRDefault="00793DEC" w:rsidP="00726D2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793DEC" w:rsidRPr="007E5934" w:rsidRDefault="00793DEC" w:rsidP="00726D2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793DEC" w:rsidRPr="007E5934" w:rsidRDefault="00793DEC" w:rsidP="00726D2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793DEC" w:rsidRPr="003C1AE3" w:rsidRDefault="00793DEC" w:rsidP="00726D2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793DEC" w:rsidRPr="003C1AE3" w:rsidRDefault="00793DEC" w:rsidP="00726D2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505"/>
        </w:trPr>
        <w:tc>
          <w:tcPr>
            <w:tcW w:w="904" w:type="dxa"/>
            <w:vAlign w:val="center"/>
          </w:tcPr>
          <w:p w:rsidR="00793DEC" w:rsidRPr="003C1AE3" w:rsidRDefault="00793DEC" w:rsidP="00726D2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793DEC" w:rsidRPr="003C1AE3" w:rsidRDefault="00793DEC" w:rsidP="00726D2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793DEC" w:rsidRPr="008B5F7A" w:rsidRDefault="00793DEC" w:rsidP="00726D2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Was kannst du nach der Lektion 4</w:t>
            </w:r>
            <w:r w:rsidRPr="008B5F7A">
              <w:rPr>
                <w:highlight w:val="lightGray"/>
                <w:lang w:val="de-DE"/>
              </w:rPr>
              <w:t>?</w:t>
            </w:r>
          </w:p>
        </w:tc>
        <w:tc>
          <w:tcPr>
            <w:tcW w:w="1097" w:type="dxa"/>
            <w:vAlign w:val="center"/>
          </w:tcPr>
          <w:p w:rsidR="00793DEC" w:rsidRPr="007E5934" w:rsidRDefault="00793DEC" w:rsidP="00726D28">
            <w:pPr>
              <w:ind w:right="-45"/>
              <w:rPr>
                <w:sz w:val="18"/>
                <w:szCs w:val="18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229" w:type="dxa"/>
            <w:vAlign w:val="center"/>
          </w:tcPr>
          <w:p w:rsidR="00793DEC" w:rsidRPr="008B5F7A" w:rsidRDefault="00793DEC" w:rsidP="00726D28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514" w:type="dxa"/>
            <w:vAlign w:val="center"/>
          </w:tcPr>
          <w:p w:rsidR="00793DEC" w:rsidRPr="008B5F7A" w:rsidRDefault="00793DEC" w:rsidP="00726D28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ТЕ/Д/М</w:t>
            </w:r>
          </w:p>
        </w:tc>
        <w:tc>
          <w:tcPr>
            <w:tcW w:w="1880" w:type="dxa"/>
            <w:vAlign w:val="center"/>
          </w:tcPr>
          <w:p w:rsidR="00793DEC" w:rsidRPr="00FD123A" w:rsidRDefault="00793DEC" w:rsidP="00726D2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FD123A">
              <w:rPr>
                <w:sz w:val="18"/>
                <w:szCs w:val="18"/>
                <w:highlight w:val="lightGray"/>
                <w:lang w:val="sr-Cyrl-CS"/>
              </w:rPr>
              <w:t>радни листови,</w:t>
            </w:r>
            <w:r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631" w:type="dxa"/>
            <w:vAlign w:val="center"/>
          </w:tcPr>
          <w:p w:rsidR="00793DEC" w:rsidRPr="003C1AE3" w:rsidRDefault="00793DEC" w:rsidP="00726D2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793DEC" w:rsidRPr="003C1AE3" w:rsidRDefault="00793DEC" w:rsidP="00726D2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635"/>
        </w:trPr>
        <w:tc>
          <w:tcPr>
            <w:tcW w:w="904" w:type="dxa"/>
            <w:vAlign w:val="center"/>
          </w:tcPr>
          <w:p w:rsidR="00793DEC" w:rsidRPr="003C1AE3" w:rsidRDefault="00793DEC" w:rsidP="00726D28">
            <w:pPr>
              <w:ind w:left="-142" w:right="-107" w:firstLine="142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V</w:t>
            </w:r>
            <w:r w:rsidRPr="00726D28">
              <w:rPr>
                <w:highlight w:val="lightGray"/>
                <w:lang w:val="sr-Cyrl-CS"/>
              </w:rPr>
              <w:t>.</w:t>
            </w:r>
          </w:p>
        </w:tc>
        <w:tc>
          <w:tcPr>
            <w:tcW w:w="672" w:type="dxa"/>
            <w:vAlign w:val="center"/>
          </w:tcPr>
          <w:p w:rsidR="00793DEC" w:rsidRPr="003C1AE3" w:rsidRDefault="00793DEC" w:rsidP="00726D2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38.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793DEC" w:rsidRPr="00A222BF" w:rsidRDefault="00793DEC" w:rsidP="00726D28">
            <w:pPr>
              <w:ind w:right="-156" w:firstLine="65"/>
              <w:rPr>
                <w:lang w:val="de-DE"/>
              </w:rPr>
            </w:pPr>
            <w:r w:rsidRPr="004C1A83">
              <w:rPr>
                <w:highlight w:val="lightGray"/>
                <w:lang w:val="de-DE"/>
              </w:rPr>
              <w:t>Welt und Umwelt/Orte und Landschaften</w:t>
            </w:r>
          </w:p>
        </w:tc>
        <w:tc>
          <w:tcPr>
            <w:tcW w:w="1097" w:type="dxa"/>
            <w:vAlign w:val="center"/>
          </w:tcPr>
          <w:p w:rsidR="00793DEC" w:rsidRPr="007E5934" w:rsidRDefault="00793DEC" w:rsidP="00726D2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793DEC" w:rsidRPr="007E5934" w:rsidRDefault="00793DEC" w:rsidP="00726D2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793DEC" w:rsidRPr="007E5934" w:rsidRDefault="00793DEC" w:rsidP="00726D2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793DEC" w:rsidRPr="007E5934" w:rsidRDefault="00793DEC" w:rsidP="00726D2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793DEC" w:rsidRPr="003C1AE3" w:rsidRDefault="00793DEC" w:rsidP="00726D2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793DEC" w:rsidRPr="003C1AE3" w:rsidRDefault="00793DEC" w:rsidP="00726D2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793DEC" w:rsidRDefault="00793DEC" w:rsidP="00A72689">
      <w:pPr>
        <w:rPr>
          <w:sz w:val="36"/>
          <w:szCs w:val="36"/>
        </w:rPr>
      </w:pPr>
    </w:p>
    <w:p w:rsidR="00793DEC" w:rsidRDefault="00793DEC" w:rsidP="00A05F37">
      <w:pPr>
        <w:rPr>
          <w:sz w:val="36"/>
          <w:szCs w:val="36"/>
        </w:rPr>
      </w:pPr>
    </w:p>
    <w:p w:rsidR="00793DEC" w:rsidRDefault="00793DEC" w:rsidP="00A05F37">
      <w:pPr>
        <w:rPr>
          <w:sz w:val="36"/>
          <w:szCs w:val="36"/>
        </w:rPr>
      </w:pPr>
    </w:p>
    <w:p w:rsidR="00793DEC" w:rsidRPr="000657D6" w:rsidRDefault="00793DEC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083" style="position:absolute;left:0;text-align:left;z-index:-251651584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4" style="position:absolute;left:0;text-align:left;z-index:-251652608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5" style="position:absolute;left:0;text-align:left;z-index:-251653632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793DEC" w:rsidRPr="009748C2" w:rsidRDefault="00793DEC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793DEC" w:rsidRPr="009748C2" w:rsidRDefault="00793DEC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793DEC" w:rsidRDefault="00793DEC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Default="00793DEC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Default="00793DEC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Default="00793DEC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Default="00793DEC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Pr="007E5934" w:rsidRDefault="00793DEC" w:rsidP="006F5194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793DEC" w:rsidRDefault="00793DEC" w:rsidP="006F5194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86" style="position:absolute;left:0;text-align:left;z-index:251693568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7" style="position:absolute;left:0;text-align:left;z-index:251692544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793DEC" w:rsidRDefault="00793DEC" w:rsidP="006F5194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88" style="position:absolute;left:0;text-align:left;z-index:251694592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9" style="position:absolute;left:0;text-align:left;z-index:251695616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</w:t>
      </w:r>
      <w:r w:rsidRPr="00A72689">
        <w:rPr>
          <w:b/>
          <w:bCs/>
          <w:i/>
          <w:iCs/>
          <w:spacing w:val="20"/>
          <w:highlight w:val="lightGray"/>
          <w:lang w:val="sr-Cyrl-CS"/>
        </w:rPr>
        <w:t>ФЕБРУАР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793DEC" w:rsidRPr="004408DF" w:rsidRDefault="00793DEC" w:rsidP="006F5194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90" style="position:absolute;left:0;text-align:left;z-index:251698688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1" style="position:absolute;left:0;text-align:left;z-index:251697664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2" style="position:absolute;left:0;text-align:left;z-index:251696640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highlight w:val="lightGray"/>
          <w:lang w:val="sr-Cyrl-CS"/>
        </w:rPr>
        <w:t>осми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793DEC" w:rsidRPr="004408DF" w:rsidRDefault="00793DEC" w:rsidP="006F5194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93" style="position:absolute;left:0;text-align:left;z-index:251691520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4" style="position:absolute;left:0;text-align:left;z-index:251690496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4"/>
        <w:gridCol w:w="672"/>
        <w:gridCol w:w="4061"/>
        <w:gridCol w:w="1097"/>
        <w:gridCol w:w="1229"/>
        <w:gridCol w:w="1514"/>
        <w:gridCol w:w="1880"/>
        <w:gridCol w:w="1631"/>
        <w:gridCol w:w="2712"/>
      </w:tblGrid>
      <w:tr w:rsidR="00793DEC">
        <w:trPr>
          <w:trHeight w:val="557"/>
        </w:trPr>
        <w:tc>
          <w:tcPr>
            <w:tcW w:w="904" w:type="dxa"/>
            <w:vAlign w:val="center"/>
          </w:tcPr>
          <w:p w:rsidR="00793DEC" w:rsidRPr="00A56027" w:rsidRDefault="00793DEC" w:rsidP="00A100AB">
            <w:pPr>
              <w:ind w:left="-142" w:right="-108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2" w:type="dxa"/>
            <w:vAlign w:val="center"/>
          </w:tcPr>
          <w:p w:rsidR="00793DEC" w:rsidRPr="003C1AE3" w:rsidRDefault="00793DEC" w:rsidP="00A100AB">
            <w:pPr>
              <w:ind w:left="-108" w:right="-141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61" w:type="dxa"/>
            <w:vAlign w:val="center"/>
          </w:tcPr>
          <w:p w:rsidR="00793DEC" w:rsidRPr="008C33F3" w:rsidRDefault="00793DEC" w:rsidP="00A100AB">
            <w:pPr>
              <w:ind w:right="157" w:firstLine="284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793DEC" w:rsidRPr="008C33F3" w:rsidRDefault="00793DEC" w:rsidP="00A100AB">
            <w:pPr>
              <w:ind w:right="-21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097" w:type="dxa"/>
            <w:vAlign w:val="center"/>
          </w:tcPr>
          <w:p w:rsidR="00793DEC" w:rsidRPr="008C33F3" w:rsidRDefault="00793DEC" w:rsidP="00A100AB">
            <w:pPr>
              <w:ind w:left="-195" w:right="-195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29" w:type="dxa"/>
            <w:vAlign w:val="center"/>
          </w:tcPr>
          <w:p w:rsidR="00793DEC" w:rsidRPr="008C33F3" w:rsidRDefault="00793DEC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514" w:type="dxa"/>
            <w:vAlign w:val="center"/>
          </w:tcPr>
          <w:p w:rsidR="00793DEC" w:rsidRPr="008C33F3" w:rsidRDefault="00793DEC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80" w:type="dxa"/>
            <w:vAlign w:val="center"/>
          </w:tcPr>
          <w:p w:rsidR="00793DEC" w:rsidRPr="008C33F3" w:rsidRDefault="00793DEC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31" w:type="dxa"/>
            <w:vAlign w:val="center"/>
          </w:tcPr>
          <w:p w:rsidR="00793DEC" w:rsidRPr="008C33F3" w:rsidRDefault="00793DEC" w:rsidP="000810E2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712" w:type="dxa"/>
            <w:vAlign w:val="center"/>
          </w:tcPr>
          <w:p w:rsidR="00793DEC" w:rsidRPr="008C33F3" w:rsidRDefault="00793DEC" w:rsidP="000810E2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793DEC">
        <w:trPr>
          <w:trHeight w:val="764"/>
        </w:trPr>
        <w:tc>
          <w:tcPr>
            <w:tcW w:w="904" w:type="dxa"/>
            <w:vAlign w:val="center"/>
          </w:tcPr>
          <w:p w:rsidR="00793DEC" w:rsidRPr="00C47AE5" w:rsidRDefault="00793DEC" w:rsidP="00FD123A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r>
              <w:rPr>
                <w:highlight w:val="lightGray"/>
                <w:lang w:val="de-DE"/>
              </w:rPr>
              <w:t xml:space="preserve"> V</w:t>
            </w:r>
            <w:r w:rsidRPr="00726D28">
              <w:rPr>
                <w:highlight w:val="lightGray"/>
                <w:lang w:val="sr-Cyrl-CS"/>
              </w:rPr>
              <w:t>.</w:t>
            </w:r>
            <w:r w:rsidRPr="00C47AE5">
              <w:rPr>
                <w:lang w:val="de-DE"/>
              </w:rPr>
              <w:t xml:space="preserve"> </w:t>
            </w:r>
          </w:p>
        </w:tc>
        <w:tc>
          <w:tcPr>
            <w:tcW w:w="672" w:type="dxa"/>
            <w:vAlign w:val="center"/>
          </w:tcPr>
          <w:p w:rsidR="00793DEC" w:rsidRPr="003C1AE3" w:rsidRDefault="00793DEC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39.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793DEC" w:rsidRPr="004C1A83" w:rsidRDefault="00793DEC" w:rsidP="008F20C8">
            <w:pPr>
              <w:ind w:right="-156"/>
              <w:rPr>
                <w:lang w:val="de-DE"/>
              </w:rPr>
            </w:pPr>
            <w:r w:rsidRPr="00A26B80">
              <w:rPr>
                <w:highlight w:val="lightGray"/>
                <w:lang w:val="de-DE"/>
              </w:rPr>
              <w:t>Wo und wie möchtet iht leben?</w:t>
            </w:r>
          </w:p>
        </w:tc>
        <w:tc>
          <w:tcPr>
            <w:tcW w:w="1097" w:type="dxa"/>
            <w:vAlign w:val="center"/>
          </w:tcPr>
          <w:p w:rsidR="00793DEC" w:rsidRPr="007E5934" w:rsidRDefault="00793DEC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</w:p>
        </w:tc>
        <w:tc>
          <w:tcPr>
            <w:tcW w:w="1229" w:type="dxa"/>
            <w:vAlign w:val="center"/>
          </w:tcPr>
          <w:p w:rsidR="00793DEC" w:rsidRPr="007E5934" w:rsidRDefault="00793DEC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793DEC" w:rsidRPr="007E5934" w:rsidRDefault="00793DEC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793DEC" w:rsidRPr="007E5934" w:rsidRDefault="00793DEC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793DEC" w:rsidRPr="003C1AE3" w:rsidRDefault="00793DEC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793DEC" w:rsidRPr="003C1AE3" w:rsidRDefault="00793DEC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65"/>
        </w:trPr>
        <w:tc>
          <w:tcPr>
            <w:tcW w:w="904" w:type="dxa"/>
            <w:vAlign w:val="center"/>
          </w:tcPr>
          <w:p w:rsidR="00793DEC" w:rsidRDefault="00793DEC" w:rsidP="00FD123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793DEC" w:rsidRPr="003C1AE3" w:rsidRDefault="00793DEC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40.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793DEC" w:rsidRPr="006F5194" w:rsidRDefault="00793DEC" w:rsidP="008F20C8">
            <w:pPr>
              <w:ind w:right="-156" w:firstLine="65"/>
              <w:rPr>
                <w:lang w:val="de-DE"/>
              </w:rPr>
            </w:pPr>
            <w:r w:rsidRPr="004C1A83">
              <w:rPr>
                <w:highlight w:val="lightGray"/>
                <w:lang w:val="de-DE"/>
              </w:rPr>
              <w:t>Das Wetter</w:t>
            </w:r>
          </w:p>
        </w:tc>
        <w:tc>
          <w:tcPr>
            <w:tcW w:w="1097" w:type="dxa"/>
            <w:vAlign w:val="center"/>
          </w:tcPr>
          <w:p w:rsidR="00793DEC" w:rsidRPr="007E5934" w:rsidRDefault="00793DEC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793DEC" w:rsidRPr="007E5934" w:rsidRDefault="00793DEC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793DEC" w:rsidRPr="007E5934" w:rsidRDefault="00793DEC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793DEC" w:rsidRPr="007E5934" w:rsidRDefault="00793DEC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793DEC" w:rsidRPr="003C1AE3" w:rsidRDefault="00793DEC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793DEC" w:rsidRDefault="00793DEC" w:rsidP="008F20C8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793DEC">
        <w:trPr>
          <w:trHeight w:val="765"/>
        </w:trPr>
        <w:tc>
          <w:tcPr>
            <w:tcW w:w="904" w:type="dxa"/>
            <w:vAlign w:val="center"/>
          </w:tcPr>
          <w:p w:rsidR="00793DEC" w:rsidRPr="003C1AE3" w:rsidRDefault="00793DEC" w:rsidP="004C1A8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1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793DEC" w:rsidRPr="008B5F7A" w:rsidRDefault="00793DEC" w:rsidP="004C1A83">
            <w:pPr>
              <w:ind w:right="-156" w:firstLine="65"/>
              <w:rPr>
                <w:lang w:val="de-DE"/>
              </w:rPr>
            </w:pPr>
            <w:r w:rsidRPr="004C1A83">
              <w:rPr>
                <w:highlight w:val="lightGray"/>
                <w:lang w:val="de-DE"/>
              </w:rPr>
              <w:t>Wetterchaos</w:t>
            </w:r>
          </w:p>
        </w:tc>
        <w:tc>
          <w:tcPr>
            <w:tcW w:w="1097" w:type="dxa"/>
            <w:vAlign w:val="center"/>
          </w:tcPr>
          <w:p w:rsidR="00793DEC" w:rsidRPr="007E5934" w:rsidRDefault="00793DEC" w:rsidP="004C1A83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</w:p>
        </w:tc>
        <w:tc>
          <w:tcPr>
            <w:tcW w:w="1229" w:type="dxa"/>
            <w:vAlign w:val="center"/>
          </w:tcPr>
          <w:p w:rsidR="00793DEC" w:rsidRPr="007E5934" w:rsidRDefault="00793DEC" w:rsidP="004C1A8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793DEC" w:rsidRPr="007E5934" w:rsidRDefault="00793DEC" w:rsidP="004C1A8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793DEC" w:rsidRPr="007E5934" w:rsidRDefault="00793DEC" w:rsidP="004C1A8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793DEC" w:rsidRPr="003C1AE3" w:rsidRDefault="00793DEC" w:rsidP="004C1A8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505"/>
        </w:trPr>
        <w:tc>
          <w:tcPr>
            <w:tcW w:w="904" w:type="dxa"/>
            <w:vAlign w:val="center"/>
          </w:tcPr>
          <w:p w:rsidR="00793DEC" w:rsidRPr="003C1AE3" w:rsidRDefault="00793DEC" w:rsidP="004C1A8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2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793DEC" w:rsidRPr="004C1A83" w:rsidRDefault="00793DEC" w:rsidP="004C1A83">
            <w:pPr>
              <w:ind w:right="-156" w:firstLine="65"/>
              <w:rPr>
                <w:lang w:val="de-DE"/>
              </w:rPr>
            </w:pPr>
            <w:r w:rsidRPr="004C1A83">
              <w:rPr>
                <w:highlight w:val="lightGray"/>
                <w:lang w:val="de-DE"/>
              </w:rPr>
              <w:t>Konsquenzen</w:t>
            </w:r>
          </w:p>
        </w:tc>
        <w:tc>
          <w:tcPr>
            <w:tcW w:w="1097" w:type="dxa"/>
            <w:vAlign w:val="center"/>
          </w:tcPr>
          <w:p w:rsidR="00793DEC" w:rsidRPr="007E5934" w:rsidRDefault="00793DEC" w:rsidP="004C1A83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</w:t>
            </w: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793DEC" w:rsidRPr="007E5934" w:rsidRDefault="00793DEC" w:rsidP="004C1A8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793DEC" w:rsidRPr="007E5934" w:rsidRDefault="00793DEC" w:rsidP="004C1A8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793DEC" w:rsidRPr="007E5934" w:rsidRDefault="00793DEC" w:rsidP="004C1A8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793DEC" w:rsidRPr="003C1AE3" w:rsidRDefault="00793DEC" w:rsidP="004C1A8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635"/>
        </w:trPr>
        <w:tc>
          <w:tcPr>
            <w:tcW w:w="904" w:type="dxa"/>
            <w:vAlign w:val="center"/>
          </w:tcPr>
          <w:p w:rsidR="00793DEC" w:rsidRPr="003C1AE3" w:rsidRDefault="00793DEC" w:rsidP="004C1A8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3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793DEC" w:rsidRPr="006F5194" w:rsidRDefault="00793DEC" w:rsidP="004C1A83">
            <w:pPr>
              <w:ind w:right="-156" w:firstLine="65"/>
              <w:rPr>
                <w:lang w:val="de-DE"/>
              </w:rPr>
            </w:pPr>
            <w:r w:rsidRPr="004C1A83">
              <w:rPr>
                <w:highlight w:val="lightGray"/>
                <w:lang w:val="de-DE"/>
              </w:rPr>
              <w:t xml:space="preserve">Forum Umwelt </w:t>
            </w:r>
          </w:p>
        </w:tc>
        <w:tc>
          <w:tcPr>
            <w:tcW w:w="1097" w:type="dxa"/>
            <w:vAlign w:val="center"/>
          </w:tcPr>
          <w:p w:rsidR="00793DEC" w:rsidRPr="007E5934" w:rsidRDefault="00793DEC" w:rsidP="004C1A83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793DEC" w:rsidRPr="007E5934" w:rsidRDefault="00793DEC" w:rsidP="004C1A8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793DEC" w:rsidRPr="007E5934" w:rsidRDefault="00793DEC" w:rsidP="004C1A8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793DEC" w:rsidRPr="007E5934" w:rsidRDefault="00793DEC" w:rsidP="004C1A8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793DEC" w:rsidRPr="003C1AE3" w:rsidRDefault="00793DEC" w:rsidP="004C1A8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584"/>
        </w:trPr>
        <w:tc>
          <w:tcPr>
            <w:tcW w:w="904" w:type="dxa"/>
            <w:vAlign w:val="center"/>
          </w:tcPr>
          <w:p w:rsidR="00793DEC" w:rsidRPr="00FD123A" w:rsidRDefault="00793DEC" w:rsidP="004C1A83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4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793DEC" w:rsidRPr="006F5194" w:rsidRDefault="00793DEC" w:rsidP="004C1A83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Wortschatz wiederholen</w:t>
            </w:r>
          </w:p>
        </w:tc>
        <w:tc>
          <w:tcPr>
            <w:tcW w:w="1097" w:type="dxa"/>
            <w:vAlign w:val="center"/>
          </w:tcPr>
          <w:p w:rsidR="00793DEC" w:rsidRPr="007E5934" w:rsidRDefault="00793DEC" w:rsidP="004C1A83">
            <w:pPr>
              <w:ind w:right="-45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понављање</w:t>
            </w:r>
          </w:p>
        </w:tc>
        <w:tc>
          <w:tcPr>
            <w:tcW w:w="1229" w:type="dxa"/>
            <w:vAlign w:val="center"/>
          </w:tcPr>
          <w:p w:rsidR="00793DEC" w:rsidRPr="007E5934" w:rsidRDefault="00793DEC" w:rsidP="004C1A8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793DEC" w:rsidRPr="007E5934" w:rsidRDefault="00793DEC" w:rsidP="004C1A8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793DEC" w:rsidRPr="007E5934" w:rsidRDefault="00793DEC" w:rsidP="004C1A8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793DEC" w:rsidRPr="003C1AE3" w:rsidRDefault="00793DEC" w:rsidP="004C1A8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49"/>
        </w:trPr>
        <w:tc>
          <w:tcPr>
            <w:tcW w:w="904" w:type="dxa"/>
            <w:vAlign w:val="center"/>
          </w:tcPr>
          <w:p w:rsidR="00793DEC" w:rsidRPr="003C1AE3" w:rsidRDefault="00793DEC" w:rsidP="004C1A8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5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793DEC" w:rsidRPr="008B5F7A" w:rsidRDefault="00793DEC" w:rsidP="004C1A83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Was kannst du nach der Lektion 4</w:t>
            </w:r>
            <w:r w:rsidRPr="008B5F7A">
              <w:rPr>
                <w:highlight w:val="lightGray"/>
                <w:lang w:val="de-DE"/>
              </w:rPr>
              <w:t>?</w:t>
            </w:r>
          </w:p>
        </w:tc>
        <w:tc>
          <w:tcPr>
            <w:tcW w:w="1097" w:type="dxa"/>
            <w:vAlign w:val="center"/>
          </w:tcPr>
          <w:p w:rsidR="00793DEC" w:rsidRPr="007E5934" w:rsidRDefault="00793DEC" w:rsidP="004C1A83">
            <w:pPr>
              <w:ind w:right="-45"/>
              <w:rPr>
                <w:sz w:val="18"/>
                <w:szCs w:val="18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229" w:type="dxa"/>
            <w:vAlign w:val="center"/>
          </w:tcPr>
          <w:p w:rsidR="00793DEC" w:rsidRPr="008B5F7A" w:rsidRDefault="00793DEC" w:rsidP="004C1A83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514" w:type="dxa"/>
            <w:vAlign w:val="center"/>
          </w:tcPr>
          <w:p w:rsidR="00793DEC" w:rsidRPr="008B5F7A" w:rsidRDefault="00793DEC" w:rsidP="004C1A83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ТЕ/Д/М</w:t>
            </w:r>
          </w:p>
        </w:tc>
        <w:tc>
          <w:tcPr>
            <w:tcW w:w="1880" w:type="dxa"/>
            <w:vAlign w:val="center"/>
          </w:tcPr>
          <w:p w:rsidR="00793DEC" w:rsidRPr="00FD123A" w:rsidRDefault="00793DEC" w:rsidP="004C1A8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FD123A">
              <w:rPr>
                <w:sz w:val="18"/>
                <w:szCs w:val="18"/>
                <w:highlight w:val="lightGray"/>
                <w:lang w:val="sr-Cyrl-CS"/>
              </w:rPr>
              <w:t>радни листови,</w:t>
            </w:r>
            <w:r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631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793DEC" w:rsidRPr="003C1AE3" w:rsidRDefault="00793DEC" w:rsidP="004C1A8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793DEC" w:rsidRDefault="00793DEC" w:rsidP="00A72689">
      <w:pPr>
        <w:rPr>
          <w:sz w:val="36"/>
          <w:szCs w:val="36"/>
        </w:rPr>
      </w:pPr>
    </w:p>
    <w:p w:rsidR="00793DEC" w:rsidRDefault="00793DEC" w:rsidP="00A72689">
      <w:pPr>
        <w:rPr>
          <w:sz w:val="36"/>
          <w:szCs w:val="36"/>
        </w:rPr>
      </w:pPr>
    </w:p>
    <w:p w:rsidR="00793DEC" w:rsidRDefault="00793DEC" w:rsidP="00A72689">
      <w:pPr>
        <w:rPr>
          <w:sz w:val="36"/>
          <w:szCs w:val="36"/>
        </w:rPr>
      </w:pPr>
    </w:p>
    <w:p w:rsidR="00793DEC" w:rsidRPr="000657D6" w:rsidRDefault="00793DEC" w:rsidP="00A72689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095" style="position:absolute;left:0;text-align:left;z-index:-251614720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6" style="position:absolute;left:0;text-align:left;z-index:-251615744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7" style="position:absolute;left:0;text-align:left;z-index:-251616768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793DEC" w:rsidRPr="006F5194" w:rsidRDefault="00793DEC" w:rsidP="006F5194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793DEC" w:rsidRPr="006F5194" w:rsidRDefault="00793DEC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793DEC" w:rsidRPr="007E5934" w:rsidRDefault="00793DEC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793DEC" w:rsidRDefault="00793DEC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98" style="position:absolute;left:0;text-align:left;z-index:251668992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9" style="position:absolute;left:0;text-align:left;z-index:251667968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793DEC" w:rsidRDefault="00793DEC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00" style="position:absolute;left:0;text-align:left;z-index:251670016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1" style="position:absolute;left:0;text-align:left;z-index:251671040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A72689">
        <w:rPr>
          <w:b/>
          <w:bCs/>
          <w:i/>
          <w:iCs/>
          <w:spacing w:val="20"/>
          <w:lang w:val="sr-Cyrl-CS"/>
        </w:rPr>
        <w:t xml:space="preserve"> </w:t>
      </w:r>
      <w:r w:rsidRPr="00A72689">
        <w:rPr>
          <w:b/>
          <w:bCs/>
          <w:i/>
          <w:iCs/>
          <w:spacing w:val="20"/>
          <w:highlight w:val="lightGray"/>
          <w:lang w:val="sr-Cyrl-CS"/>
        </w:rPr>
        <w:t>МАРТ</w:t>
      </w:r>
      <w:r>
        <w:rPr>
          <w:b/>
          <w:bCs/>
          <w:spacing w:val="20"/>
          <w:lang w:val="sr-Cyrl-CS"/>
        </w:rPr>
        <w:tab/>
        <w:t xml:space="preserve">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02" style="position:absolute;left:0;text-align:left;z-index:251674112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3" style="position:absolute;left:0;text-align:left;z-index:251673088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4" style="position:absolute;left:0;text-align:left;z-index:251672064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highlight w:val="lightGray"/>
          <w:lang w:val="sr-Cyrl-CS"/>
        </w:rPr>
        <w:t>осми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105" style="position:absolute;left:0;text-align:left;z-index:251666944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6" style="position:absolute;left:0;text-align:left;z-index:251665920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p w:rsidR="00793DEC" w:rsidRPr="00590846" w:rsidRDefault="00793DEC" w:rsidP="00A05F37">
      <w:pPr>
        <w:rPr>
          <w:sz w:val="36"/>
          <w:szCs w:val="36"/>
          <w:lang w:val="ru-RU"/>
        </w:rPr>
      </w:pPr>
    </w:p>
    <w:tbl>
      <w:tblPr>
        <w:tblpPr w:leftFromText="180" w:rightFromText="180" w:vertAnchor="page" w:horzAnchor="margin" w:tblpY="327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3"/>
        <w:gridCol w:w="671"/>
        <w:gridCol w:w="4021"/>
        <w:gridCol w:w="1287"/>
        <w:gridCol w:w="1462"/>
        <w:gridCol w:w="1269"/>
        <w:gridCol w:w="1863"/>
        <w:gridCol w:w="1630"/>
        <w:gridCol w:w="2694"/>
      </w:tblGrid>
      <w:tr w:rsidR="00793DEC">
        <w:trPr>
          <w:trHeight w:val="557"/>
        </w:trPr>
        <w:tc>
          <w:tcPr>
            <w:tcW w:w="803" w:type="dxa"/>
            <w:vAlign w:val="center"/>
          </w:tcPr>
          <w:p w:rsidR="00793DEC" w:rsidRPr="00A56027" w:rsidRDefault="00793DEC" w:rsidP="00A100AB">
            <w:pPr>
              <w:ind w:left="-142" w:right="-108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1" w:type="dxa"/>
            <w:vAlign w:val="center"/>
          </w:tcPr>
          <w:p w:rsidR="00793DEC" w:rsidRPr="003C1AE3" w:rsidRDefault="00793DEC" w:rsidP="00A100AB">
            <w:pPr>
              <w:ind w:left="-108" w:right="-141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21" w:type="dxa"/>
            <w:vAlign w:val="center"/>
          </w:tcPr>
          <w:p w:rsidR="00793DEC" w:rsidRPr="008C33F3" w:rsidRDefault="00793DEC" w:rsidP="00A100AB">
            <w:pPr>
              <w:ind w:right="157" w:firstLine="284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793DEC" w:rsidRPr="008C33F3" w:rsidRDefault="00793DEC" w:rsidP="00A100AB">
            <w:pPr>
              <w:ind w:right="-21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287" w:type="dxa"/>
            <w:vAlign w:val="center"/>
          </w:tcPr>
          <w:p w:rsidR="00793DEC" w:rsidRPr="008C33F3" w:rsidRDefault="00793DEC" w:rsidP="00A100AB">
            <w:pPr>
              <w:ind w:left="-195" w:right="-195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462" w:type="dxa"/>
            <w:vAlign w:val="center"/>
          </w:tcPr>
          <w:p w:rsidR="00793DEC" w:rsidRPr="008C33F3" w:rsidRDefault="00793DEC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269" w:type="dxa"/>
            <w:vAlign w:val="center"/>
          </w:tcPr>
          <w:p w:rsidR="00793DEC" w:rsidRPr="008C33F3" w:rsidRDefault="00793DEC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63" w:type="dxa"/>
            <w:vAlign w:val="center"/>
          </w:tcPr>
          <w:p w:rsidR="00793DEC" w:rsidRPr="008C33F3" w:rsidRDefault="00793DEC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30" w:type="dxa"/>
            <w:vAlign w:val="center"/>
          </w:tcPr>
          <w:p w:rsidR="00793DEC" w:rsidRPr="008C33F3" w:rsidRDefault="00793DEC" w:rsidP="00A100AB">
            <w:pPr>
              <w:ind w:right="157" w:firstLine="284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94" w:type="dxa"/>
            <w:vAlign w:val="center"/>
          </w:tcPr>
          <w:p w:rsidR="00793DEC" w:rsidRPr="008C33F3" w:rsidRDefault="00793DEC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793DEC">
        <w:trPr>
          <w:trHeight w:hRule="exact" w:val="692"/>
        </w:trPr>
        <w:tc>
          <w:tcPr>
            <w:tcW w:w="803" w:type="dxa"/>
            <w:vAlign w:val="center"/>
          </w:tcPr>
          <w:p w:rsidR="00793DEC" w:rsidRPr="004C1A83" w:rsidRDefault="00793DEC" w:rsidP="004C1A83">
            <w:pPr>
              <w:ind w:left="-142" w:right="-107" w:firstLine="142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VI</w:t>
            </w:r>
            <w:r w:rsidRPr="004C1A83">
              <w:rPr>
                <w:highlight w:val="lightGray"/>
                <w:lang w:val="de-DE"/>
              </w:rPr>
              <w:t>.</w:t>
            </w:r>
          </w:p>
        </w:tc>
        <w:tc>
          <w:tcPr>
            <w:tcW w:w="671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6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21" w:type="dxa"/>
            <w:vAlign w:val="center"/>
          </w:tcPr>
          <w:p w:rsidR="00793DEC" w:rsidRPr="006F5194" w:rsidRDefault="00793DEC" w:rsidP="004C1A83">
            <w:pPr>
              <w:ind w:right="-156" w:firstLine="65"/>
              <w:rPr>
                <w:lang w:val="de-DE"/>
              </w:rPr>
            </w:pPr>
            <w:r w:rsidRPr="004C1A83">
              <w:rPr>
                <w:highlight w:val="lightGray"/>
                <w:lang w:val="de-DE"/>
              </w:rPr>
              <w:t>Reisen am Rhein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4C1A83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2" w:type="dxa"/>
            <w:vAlign w:val="center"/>
          </w:tcPr>
          <w:p w:rsidR="00793DEC" w:rsidRPr="007E5934" w:rsidRDefault="00793DEC" w:rsidP="004C1A8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793DEC" w:rsidRPr="007E5934" w:rsidRDefault="00793DEC" w:rsidP="004C1A8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793DEC" w:rsidRPr="007E5934" w:rsidRDefault="00793DEC" w:rsidP="004C1A8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793DEC" w:rsidRPr="003C1AE3" w:rsidRDefault="00793DEC" w:rsidP="004C1A83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hRule="exact" w:val="692"/>
        </w:trPr>
        <w:tc>
          <w:tcPr>
            <w:tcW w:w="803" w:type="dxa"/>
            <w:vAlign w:val="center"/>
          </w:tcPr>
          <w:p w:rsidR="00793DEC" w:rsidRPr="000C044F" w:rsidRDefault="00793DEC" w:rsidP="004C1A83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47.</w:t>
            </w:r>
          </w:p>
        </w:tc>
        <w:tc>
          <w:tcPr>
            <w:tcW w:w="4021" w:type="dxa"/>
            <w:vAlign w:val="center"/>
          </w:tcPr>
          <w:p w:rsidR="00793DEC" w:rsidRPr="006F5194" w:rsidRDefault="00793DEC" w:rsidP="004C1A83">
            <w:pPr>
              <w:ind w:right="-156" w:firstLine="65"/>
              <w:rPr>
                <w:lang w:val="de-DE"/>
              </w:rPr>
            </w:pPr>
            <w:r w:rsidRPr="004C1A83">
              <w:rPr>
                <w:highlight w:val="lightGray"/>
                <w:lang w:val="de-DE"/>
              </w:rPr>
              <w:t>einen Text verstehen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4C1A83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:rsidR="00793DEC" w:rsidRPr="007E5934" w:rsidRDefault="00793DEC" w:rsidP="004C1A8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793DEC" w:rsidRPr="007E5934" w:rsidRDefault="00793DEC" w:rsidP="004C1A8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793DEC" w:rsidRPr="007E5934" w:rsidRDefault="00793DEC" w:rsidP="004C1A8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793DEC" w:rsidRPr="003C1AE3" w:rsidRDefault="00793DEC" w:rsidP="004C1A83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hRule="exact" w:val="546"/>
        </w:trPr>
        <w:tc>
          <w:tcPr>
            <w:tcW w:w="803" w:type="dxa"/>
            <w:vAlign w:val="center"/>
          </w:tcPr>
          <w:p w:rsidR="00793DEC" w:rsidRPr="003C1AE3" w:rsidRDefault="00793DEC" w:rsidP="004C1A8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48</w:t>
            </w:r>
            <w:r>
              <w:rPr>
                <w:lang w:val="sr-Cyrl-CS"/>
              </w:rPr>
              <w:t>.</w:t>
            </w:r>
          </w:p>
        </w:tc>
        <w:tc>
          <w:tcPr>
            <w:tcW w:w="4021" w:type="dxa"/>
            <w:vAlign w:val="center"/>
          </w:tcPr>
          <w:p w:rsidR="00793DEC" w:rsidRPr="006F5194" w:rsidRDefault="00793DEC" w:rsidP="004C1A83">
            <w:pPr>
              <w:ind w:right="-156" w:firstLine="65"/>
              <w:rPr>
                <w:lang w:val="de-DE"/>
              </w:rPr>
            </w:pPr>
            <w:r w:rsidRPr="004C1A83">
              <w:rPr>
                <w:highlight w:val="lightGray"/>
                <w:lang w:val="de-DE"/>
              </w:rPr>
              <w:t>Städterätsel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4C1A83">
            <w:pPr>
              <w:ind w:right="-45"/>
              <w:rPr>
                <w:sz w:val="18"/>
                <w:szCs w:val="18"/>
                <w:lang w:val="sr-Cyrl-CS"/>
              </w:rPr>
            </w:pPr>
            <w:r w:rsidRPr="004C1A83">
              <w:rPr>
                <w:sz w:val="18"/>
                <w:szCs w:val="18"/>
                <w:highlight w:val="lightGray"/>
                <w:lang w:val="sr-Cyrl-CS"/>
              </w:rPr>
              <w:t>понављање</w:t>
            </w:r>
          </w:p>
        </w:tc>
        <w:tc>
          <w:tcPr>
            <w:tcW w:w="1462" w:type="dxa"/>
            <w:vAlign w:val="center"/>
          </w:tcPr>
          <w:p w:rsidR="00793DEC" w:rsidRPr="007E5934" w:rsidRDefault="00793DEC" w:rsidP="004C1A8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793DEC" w:rsidRPr="007E5934" w:rsidRDefault="00793DEC" w:rsidP="004C1A8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793DEC" w:rsidRPr="007E5934" w:rsidRDefault="00793DEC" w:rsidP="004C1A8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793DEC" w:rsidRPr="003C1AE3" w:rsidRDefault="00793DEC" w:rsidP="004C1A83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hRule="exact" w:val="592"/>
        </w:trPr>
        <w:tc>
          <w:tcPr>
            <w:tcW w:w="803" w:type="dxa"/>
            <w:vAlign w:val="center"/>
          </w:tcPr>
          <w:p w:rsidR="00793DEC" w:rsidRPr="003C1AE3" w:rsidRDefault="00793DEC" w:rsidP="004C1A8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49.</w:t>
            </w:r>
          </w:p>
        </w:tc>
        <w:tc>
          <w:tcPr>
            <w:tcW w:w="4021" w:type="dxa"/>
            <w:vAlign w:val="center"/>
          </w:tcPr>
          <w:p w:rsidR="00793DEC" w:rsidRPr="00D92907" w:rsidRDefault="00793DEC" w:rsidP="004C1A83">
            <w:pPr>
              <w:ind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Reisepläne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4C1A83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2" w:type="dxa"/>
            <w:vAlign w:val="center"/>
          </w:tcPr>
          <w:p w:rsidR="00793DEC" w:rsidRPr="007E5934" w:rsidRDefault="00793DEC" w:rsidP="004C1A8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793DEC" w:rsidRPr="007E5934" w:rsidRDefault="00793DEC" w:rsidP="004C1A8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793DEC" w:rsidRPr="007E5934" w:rsidRDefault="00793DEC" w:rsidP="004C1A8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793DEC" w:rsidRPr="003C1AE3" w:rsidRDefault="00793DEC" w:rsidP="004C1A83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688"/>
        </w:trPr>
        <w:tc>
          <w:tcPr>
            <w:tcW w:w="803" w:type="dxa"/>
            <w:vAlign w:val="center"/>
          </w:tcPr>
          <w:p w:rsidR="00793DEC" w:rsidRPr="003C1AE3" w:rsidRDefault="00793DEC" w:rsidP="004C1A8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</w:t>
            </w:r>
            <w:r>
              <w:rPr>
                <w:lang w:val="sr-Cyrl-CS"/>
              </w:rPr>
              <w:t>0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  <w:r w:rsidRPr="003C1AE3">
              <w:rPr>
                <w:lang w:val="sr-Cyrl-CS"/>
              </w:rPr>
              <w:t xml:space="preserve"> </w:t>
            </w:r>
          </w:p>
        </w:tc>
        <w:tc>
          <w:tcPr>
            <w:tcW w:w="4021" w:type="dxa"/>
            <w:vAlign w:val="center"/>
          </w:tcPr>
          <w:p w:rsidR="00793DEC" w:rsidRPr="00D92907" w:rsidRDefault="00793DEC" w:rsidP="004C1A83">
            <w:pPr>
              <w:ind w:left="17"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Dialoge üben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4C1A83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:rsidR="00793DEC" w:rsidRPr="007E5934" w:rsidRDefault="00793DEC" w:rsidP="004C1A8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793DEC" w:rsidRPr="007E5934" w:rsidRDefault="00793DEC" w:rsidP="004C1A8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793DEC" w:rsidRPr="007E5934" w:rsidRDefault="00793DEC" w:rsidP="004C1A8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793DEC" w:rsidRPr="003C1AE3" w:rsidRDefault="00793DEC" w:rsidP="004C1A83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505"/>
        </w:trPr>
        <w:tc>
          <w:tcPr>
            <w:tcW w:w="803" w:type="dxa"/>
            <w:vAlign w:val="center"/>
          </w:tcPr>
          <w:p w:rsidR="00793DEC" w:rsidRPr="003C1AE3" w:rsidRDefault="00793DEC" w:rsidP="004C1A8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</w:t>
            </w:r>
            <w:r>
              <w:rPr>
                <w:lang w:val="sr-Cyrl-CS"/>
              </w:rPr>
              <w:t>1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21" w:type="dxa"/>
            <w:vAlign w:val="center"/>
          </w:tcPr>
          <w:p w:rsidR="00793DEC" w:rsidRPr="00382F1C" w:rsidRDefault="00793DEC" w:rsidP="004C1A83">
            <w:pPr>
              <w:ind w:right="-85"/>
              <w:rPr>
                <w:lang w:val="de-DE"/>
              </w:rPr>
            </w:pPr>
            <w:r w:rsidRPr="00515B19">
              <w:rPr>
                <w:highlight w:val="lightGray"/>
                <w:lang w:val="de-DE"/>
              </w:rPr>
              <w:t>Übungen</w:t>
            </w:r>
          </w:p>
        </w:tc>
        <w:tc>
          <w:tcPr>
            <w:tcW w:w="1287" w:type="dxa"/>
            <w:vAlign w:val="center"/>
          </w:tcPr>
          <w:p w:rsidR="00793DEC" w:rsidRPr="00515B19" w:rsidRDefault="00793DEC" w:rsidP="004C1A83">
            <w:pPr>
              <w:ind w:right="-45"/>
              <w:rPr>
                <w:sz w:val="18"/>
                <w:szCs w:val="18"/>
                <w:lang w:val="de-DE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</w:p>
        </w:tc>
        <w:tc>
          <w:tcPr>
            <w:tcW w:w="1462" w:type="dxa"/>
            <w:vAlign w:val="center"/>
          </w:tcPr>
          <w:p w:rsidR="00793DEC" w:rsidRPr="007E5934" w:rsidRDefault="00793DEC" w:rsidP="004C1A8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793DEC" w:rsidRPr="007E5934" w:rsidRDefault="00793DEC" w:rsidP="004C1A8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793DEC" w:rsidRPr="007E5934" w:rsidRDefault="00793DEC" w:rsidP="004C1A8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793DEC" w:rsidRPr="003C1AE3" w:rsidRDefault="00793DEC" w:rsidP="004C1A83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635"/>
        </w:trPr>
        <w:tc>
          <w:tcPr>
            <w:tcW w:w="803" w:type="dxa"/>
            <w:vAlign w:val="center"/>
          </w:tcPr>
          <w:p w:rsidR="00793DEC" w:rsidRPr="003C1AE3" w:rsidRDefault="00793DEC" w:rsidP="004C1A8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</w:t>
            </w:r>
            <w:r>
              <w:rPr>
                <w:lang w:val="sr-Cyrl-CS"/>
              </w:rPr>
              <w:t>2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21" w:type="dxa"/>
            <w:vAlign w:val="center"/>
          </w:tcPr>
          <w:p w:rsidR="00793DEC" w:rsidRPr="00382F1C" w:rsidRDefault="00793DEC" w:rsidP="004C1A83">
            <w:pPr>
              <w:ind w:right="-85"/>
              <w:rPr>
                <w:lang w:val="de-DE"/>
              </w:rPr>
            </w:pPr>
            <w:r w:rsidRPr="004C1A83">
              <w:rPr>
                <w:highlight w:val="lightGray"/>
                <w:lang w:val="de-DE"/>
              </w:rPr>
              <w:t>Am Fahrkartenschalter</w:t>
            </w:r>
          </w:p>
        </w:tc>
        <w:tc>
          <w:tcPr>
            <w:tcW w:w="1287" w:type="dxa"/>
            <w:vAlign w:val="center"/>
          </w:tcPr>
          <w:p w:rsidR="00793DEC" w:rsidRPr="007E5934" w:rsidRDefault="00793DEC" w:rsidP="004C1A83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62" w:type="dxa"/>
            <w:vAlign w:val="center"/>
          </w:tcPr>
          <w:p w:rsidR="00793DEC" w:rsidRPr="007E5934" w:rsidRDefault="00793DEC" w:rsidP="004C1A83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793DEC" w:rsidRPr="007E5934" w:rsidRDefault="00793DEC" w:rsidP="004C1A83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793DEC" w:rsidRPr="007E5934" w:rsidRDefault="00793DEC" w:rsidP="004C1A83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793DEC" w:rsidRPr="003C1AE3" w:rsidRDefault="00793DEC" w:rsidP="004C1A83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584"/>
        </w:trPr>
        <w:tc>
          <w:tcPr>
            <w:tcW w:w="803" w:type="dxa"/>
            <w:vAlign w:val="center"/>
          </w:tcPr>
          <w:p w:rsidR="00793DEC" w:rsidRPr="003C1AE3" w:rsidRDefault="00793DEC" w:rsidP="004C1A8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1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53.</w:t>
            </w:r>
          </w:p>
        </w:tc>
        <w:tc>
          <w:tcPr>
            <w:tcW w:w="4021" w:type="dxa"/>
            <w:vAlign w:val="center"/>
          </w:tcPr>
          <w:p w:rsidR="00793DEC" w:rsidRPr="00382F1C" w:rsidRDefault="00793DEC" w:rsidP="004C1A83">
            <w:pPr>
              <w:ind w:right="-85"/>
              <w:rPr>
                <w:lang w:val="de-DE"/>
              </w:rPr>
            </w:pPr>
            <w:r w:rsidRPr="00B977DF">
              <w:rPr>
                <w:highlight w:val="lightGray"/>
                <w:lang w:val="de-DE"/>
              </w:rPr>
              <w:t>Wortschatz wiederholen</w:t>
            </w:r>
            <w:r w:rsidRPr="00382F1C">
              <w:rPr>
                <w:lang w:val="de-DE"/>
              </w:rPr>
              <w:t xml:space="preserve"> </w:t>
            </w:r>
          </w:p>
        </w:tc>
        <w:tc>
          <w:tcPr>
            <w:tcW w:w="1287" w:type="dxa"/>
            <w:vAlign w:val="center"/>
          </w:tcPr>
          <w:p w:rsidR="00793DEC" w:rsidRPr="00B977DF" w:rsidRDefault="00793DEC" w:rsidP="004C1A83">
            <w:pPr>
              <w:ind w:right="-187"/>
              <w:rPr>
                <w:sz w:val="18"/>
                <w:szCs w:val="18"/>
                <w:highlight w:val="lightGray"/>
                <w:lang w:val="sr-Cyrl-CS"/>
              </w:rPr>
            </w:pPr>
            <w:r w:rsidRPr="004C1A83">
              <w:rPr>
                <w:sz w:val="18"/>
                <w:szCs w:val="18"/>
                <w:highlight w:val="lightGray"/>
                <w:lang w:val="sr-Cyrl-CS"/>
              </w:rPr>
              <w:t>понављање</w:t>
            </w:r>
            <w:r w:rsidRPr="00B977DF">
              <w:rPr>
                <w:sz w:val="18"/>
                <w:szCs w:val="18"/>
                <w:highlight w:val="lightGray"/>
                <w:lang w:val="sr-Cyrl-CS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:rsidR="00793DEC" w:rsidRPr="00115417" w:rsidRDefault="00793DEC" w:rsidP="004C1A83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9" w:type="dxa"/>
            <w:vAlign w:val="center"/>
          </w:tcPr>
          <w:p w:rsidR="00793DEC" w:rsidRPr="00115417" w:rsidRDefault="00793DEC" w:rsidP="004C1A83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63" w:type="dxa"/>
            <w:vAlign w:val="center"/>
          </w:tcPr>
          <w:p w:rsidR="00793DEC" w:rsidRPr="00115417" w:rsidRDefault="00793DEC" w:rsidP="004C1A83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0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793DEC" w:rsidRPr="003C1AE3" w:rsidRDefault="00793DEC" w:rsidP="004C1A83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793DEC" w:rsidRDefault="00793DEC" w:rsidP="00D92907">
      <w:pPr>
        <w:spacing w:line="120" w:lineRule="auto"/>
        <w:rPr>
          <w:sz w:val="36"/>
          <w:szCs w:val="36"/>
        </w:rPr>
      </w:pPr>
    </w:p>
    <w:p w:rsidR="00793DEC" w:rsidRDefault="00793DEC" w:rsidP="00D92907">
      <w:pPr>
        <w:spacing w:line="120" w:lineRule="auto"/>
        <w:rPr>
          <w:sz w:val="36"/>
          <w:szCs w:val="36"/>
        </w:rPr>
      </w:pPr>
    </w:p>
    <w:p w:rsidR="00793DEC" w:rsidRPr="000657D6" w:rsidRDefault="00793DEC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107" style="position:absolute;left:0;text-align:left;z-index:-251639296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8" style="position:absolute;left:0;text-align:left;z-index:-251640320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9" style="position:absolute;left:0;text-align:left;z-index:-251641344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793DEC" w:rsidRDefault="00793DEC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Default="00793DEC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Default="00793DEC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Default="00793DEC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Default="00793DEC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Pr="007E5934" w:rsidRDefault="00793DEC" w:rsidP="00A05F37">
      <w:pPr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793DEC" w:rsidRDefault="00793DEC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110" style="position:absolute;left:0;text-align:left;z-index:251681280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1" style="position:absolute;left:0;text-align:left;z-index:251680256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793DEC" w:rsidRDefault="00793DEC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12" style="position:absolute;left:0;text-align:left;z-index:251682304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3" style="position:absolute;left:0;text-align:left;z-index:251683328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 w:rsidRPr="00A72689">
        <w:rPr>
          <w:b/>
          <w:bCs/>
          <w:i/>
          <w:iCs/>
          <w:spacing w:val="20"/>
          <w:lang w:val="sr-Cyrl-CS"/>
        </w:rPr>
        <w:t xml:space="preserve">  </w:t>
      </w:r>
      <w:r w:rsidRPr="00A72689">
        <w:rPr>
          <w:b/>
          <w:bCs/>
          <w:i/>
          <w:iCs/>
          <w:spacing w:val="20"/>
          <w:highlight w:val="lightGray"/>
          <w:lang w:val="sr-Cyrl-CS"/>
        </w:rPr>
        <w:t>АПРИЛ</w:t>
      </w:r>
      <w:r>
        <w:rPr>
          <w:b/>
          <w:bCs/>
          <w:spacing w:val="20"/>
          <w:lang w:val="sr-Cyrl-CS"/>
        </w:rPr>
        <w:tab/>
        <w:t xml:space="preserve">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12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14" style="position:absolute;left:0;text-align:left;z-index:251686400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5" style="position:absolute;left:0;text-align:left;z-index:251685376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6" style="position:absolute;left:0;text-align:left;z-index:251684352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highlight w:val="lightGray"/>
          <w:lang w:val="sr-Cyrl-CS"/>
        </w:rPr>
        <w:t>осми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793DEC" w:rsidRPr="004408DF" w:rsidRDefault="00793DEC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117" style="position:absolute;left:0;text-align:left;z-index:251679232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8" style="position:absolute;left:0;text-align:left;z-index:251678208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p w:rsidR="00793DEC" w:rsidRPr="00590846" w:rsidRDefault="00793DEC" w:rsidP="00A05F37">
      <w:pPr>
        <w:rPr>
          <w:sz w:val="36"/>
          <w:szCs w:val="36"/>
          <w:lang w:val="ru-RU"/>
        </w:rPr>
      </w:pPr>
    </w:p>
    <w:tbl>
      <w:tblPr>
        <w:tblpPr w:leftFromText="180" w:rightFromText="180" w:vertAnchor="page" w:horzAnchor="margin" w:tblpY="291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3"/>
        <w:gridCol w:w="668"/>
        <w:gridCol w:w="3976"/>
        <w:gridCol w:w="1429"/>
        <w:gridCol w:w="1318"/>
        <w:gridCol w:w="1242"/>
        <w:gridCol w:w="1815"/>
        <w:gridCol w:w="1626"/>
        <w:gridCol w:w="2643"/>
      </w:tblGrid>
      <w:tr w:rsidR="00793DEC">
        <w:trPr>
          <w:trHeight w:val="557"/>
        </w:trPr>
        <w:tc>
          <w:tcPr>
            <w:tcW w:w="983" w:type="dxa"/>
            <w:vAlign w:val="center"/>
          </w:tcPr>
          <w:p w:rsidR="00793DEC" w:rsidRPr="00A56027" w:rsidRDefault="00793DEC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68" w:type="dxa"/>
            <w:vAlign w:val="center"/>
          </w:tcPr>
          <w:p w:rsidR="00793DEC" w:rsidRPr="003C1AE3" w:rsidRDefault="00793DEC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3976" w:type="dxa"/>
            <w:vAlign w:val="center"/>
          </w:tcPr>
          <w:p w:rsidR="00793DEC" w:rsidRPr="008C33F3" w:rsidRDefault="00793DEC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793DEC" w:rsidRPr="008C33F3" w:rsidRDefault="00793DEC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429" w:type="dxa"/>
            <w:vAlign w:val="center"/>
          </w:tcPr>
          <w:p w:rsidR="00793DEC" w:rsidRPr="008C33F3" w:rsidRDefault="00793DEC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318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242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15" w:type="dxa"/>
            <w:vAlign w:val="center"/>
          </w:tcPr>
          <w:p w:rsidR="00793DEC" w:rsidRPr="008C33F3" w:rsidRDefault="00793DEC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6" w:type="dxa"/>
            <w:vAlign w:val="center"/>
          </w:tcPr>
          <w:p w:rsidR="00793DEC" w:rsidRPr="008C33F3" w:rsidRDefault="00793DEC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43" w:type="dxa"/>
            <w:vAlign w:val="center"/>
          </w:tcPr>
          <w:p w:rsidR="00793DEC" w:rsidRPr="008C33F3" w:rsidRDefault="00793DEC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793DEC">
        <w:trPr>
          <w:trHeight w:val="764"/>
        </w:trPr>
        <w:tc>
          <w:tcPr>
            <w:tcW w:w="983" w:type="dxa"/>
            <w:vAlign w:val="center"/>
          </w:tcPr>
          <w:p w:rsidR="00793DEC" w:rsidRPr="003C1AE3" w:rsidRDefault="00793DEC" w:rsidP="004C1A83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793DEC" w:rsidRPr="003C1AE3" w:rsidRDefault="00793DEC" w:rsidP="004C1A83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54</w:t>
            </w:r>
            <w:r>
              <w:rPr>
                <w:lang w:val="sr-Cyrl-CS"/>
              </w:rPr>
              <w:t>.</w:t>
            </w:r>
          </w:p>
        </w:tc>
        <w:tc>
          <w:tcPr>
            <w:tcW w:w="3976" w:type="dxa"/>
            <w:vAlign w:val="center"/>
          </w:tcPr>
          <w:p w:rsidR="00793DEC" w:rsidRPr="008B5F7A" w:rsidRDefault="00793DEC" w:rsidP="004C1A83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Was kannst du nach der Lektion 12</w:t>
            </w:r>
            <w:r w:rsidRPr="008B5F7A">
              <w:rPr>
                <w:highlight w:val="lightGray"/>
                <w:lang w:val="de-DE"/>
              </w:rPr>
              <w:t>?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4C1A83">
            <w:pPr>
              <w:ind w:right="-45"/>
              <w:rPr>
                <w:sz w:val="18"/>
                <w:szCs w:val="18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318" w:type="dxa"/>
            <w:vAlign w:val="center"/>
          </w:tcPr>
          <w:p w:rsidR="00793DEC" w:rsidRPr="008B5F7A" w:rsidRDefault="00793DEC" w:rsidP="004C1A83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242" w:type="dxa"/>
            <w:vAlign w:val="center"/>
          </w:tcPr>
          <w:p w:rsidR="00793DEC" w:rsidRPr="005821F8" w:rsidRDefault="00793DEC" w:rsidP="004C1A83">
            <w:pPr>
              <w:ind w:right="-122"/>
              <w:rPr>
                <w:sz w:val="18"/>
                <w:szCs w:val="18"/>
                <w:highlight w:val="lightGray"/>
                <w:lang w:val="de-DE"/>
              </w:rPr>
            </w:pPr>
            <w:r w:rsidRPr="005821F8">
              <w:rPr>
                <w:sz w:val="18"/>
                <w:szCs w:val="18"/>
                <w:highlight w:val="lightGray"/>
                <w:lang w:val="de-DE"/>
              </w:rPr>
              <w:t>TE</w:t>
            </w:r>
          </w:p>
        </w:tc>
        <w:tc>
          <w:tcPr>
            <w:tcW w:w="1815" w:type="dxa"/>
            <w:vAlign w:val="center"/>
          </w:tcPr>
          <w:p w:rsidR="00793DEC" w:rsidRPr="005821F8" w:rsidRDefault="00793DEC" w:rsidP="004C1A83">
            <w:pPr>
              <w:ind w:right="-149" w:firstLine="48"/>
              <w:rPr>
                <w:sz w:val="18"/>
                <w:szCs w:val="18"/>
                <w:lang w:val="de-DE"/>
              </w:rPr>
            </w:pPr>
            <w:r w:rsidRPr="005821F8">
              <w:rPr>
                <w:sz w:val="18"/>
                <w:szCs w:val="18"/>
                <w:highlight w:val="lightGray"/>
                <w:lang w:val="de-DE"/>
              </w:rPr>
              <w:t>Test</w:t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4C1A83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793DEC" w:rsidRDefault="00793DEC" w:rsidP="004C1A83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793DEC">
        <w:trPr>
          <w:trHeight w:val="764"/>
        </w:trPr>
        <w:tc>
          <w:tcPr>
            <w:tcW w:w="983" w:type="dxa"/>
            <w:vAlign w:val="center"/>
          </w:tcPr>
          <w:p w:rsidR="00793DEC" w:rsidRPr="00174BCA" w:rsidRDefault="00793DEC" w:rsidP="00174BCA">
            <w:pPr>
              <w:ind w:left="-142" w:right="-107" w:firstLine="142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VII</w:t>
            </w:r>
            <w:r w:rsidRPr="00174BCA">
              <w:rPr>
                <w:highlight w:val="lightGray"/>
                <w:lang w:val="de-DE"/>
              </w:rPr>
              <w:t>.</w:t>
            </w:r>
          </w:p>
        </w:tc>
        <w:tc>
          <w:tcPr>
            <w:tcW w:w="668" w:type="dxa"/>
            <w:vAlign w:val="center"/>
          </w:tcPr>
          <w:p w:rsidR="00793DEC" w:rsidRPr="00D92907" w:rsidRDefault="00793DEC" w:rsidP="00174BCA">
            <w:pPr>
              <w:ind w:right="-85"/>
              <w:rPr>
                <w:lang w:val="de-DE"/>
              </w:rPr>
            </w:pPr>
            <w:r w:rsidRPr="00D92907">
              <w:rPr>
                <w:highlight w:val="lightGray"/>
                <w:lang w:val="de-DE"/>
              </w:rPr>
              <w:t>55.</w:t>
            </w:r>
          </w:p>
        </w:tc>
        <w:tc>
          <w:tcPr>
            <w:tcW w:w="3976" w:type="dxa"/>
            <w:vAlign w:val="center"/>
          </w:tcPr>
          <w:p w:rsidR="00793DEC" w:rsidRPr="008B5F7A" w:rsidRDefault="00793DEC" w:rsidP="00174BCA">
            <w:pPr>
              <w:ind w:right="-156" w:firstLine="65"/>
              <w:rPr>
                <w:lang w:val="de-DE"/>
              </w:rPr>
            </w:pPr>
            <w:r w:rsidRPr="00174BCA">
              <w:rPr>
                <w:highlight w:val="lightGray"/>
                <w:lang w:val="de-DE"/>
              </w:rPr>
              <w:t>Die Abschiedsparty/Umzug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174BC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793DEC" w:rsidRPr="007E5934" w:rsidRDefault="00793DEC" w:rsidP="00174BC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793DEC" w:rsidRPr="007E5934" w:rsidRDefault="00793DEC" w:rsidP="00174BC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793DEC" w:rsidRPr="007E5934" w:rsidRDefault="00793DEC" w:rsidP="00174BC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174BC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793DEC" w:rsidRPr="003C1AE3" w:rsidRDefault="00793DEC" w:rsidP="00174BC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64"/>
        </w:trPr>
        <w:tc>
          <w:tcPr>
            <w:tcW w:w="983" w:type="dxa"/>
            <w:vAlign w:val="center"/>
          </w:tcPr>
          <w:p w:rsidR="00793DEC" w:rsidRPr="003C1AE3" w:rsidRDefault="00793DEC" w:rsidP="00174BC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793DEC" w:rsidRPr="00D92907" w:rsidRDefault="00793DEC" w:rsidP="00174BCA">
            <w:pPr>
              <w:ind w:right="-8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56</w:t>
            </w:r>
            <w:r w:rsidRPr="00D92907">
              <w:rPr>
                <w:highlight w:val="lightGray"/>
                <w:lang w:val="de-DE"/>
              </w:rPr>
              <w:t>.</w:t>
            </w:r>
          </w:p>
        </w:tc>
        <w:tc>
          <w:tcPr>
            <w:tcW w:w="3976" w:type="dxa"/>
            <w:vAlign w:val="center"/>
          </w:tcPr>
          <w:p w:rsidR="00793DEC" w:rsidRPr="0001076C" w:rsidRDefault="00793DEC" w:rsidP="00174BCA">
            <w:pPr>
              <w:ind w:right="-85"/>
              <w:rPr>
                <w:lang w:val="de-DE"/>
              </w:rPr>
            </w:pPr>
            <w:r w:rsidRPr="00174BCA">
              <w:rPr>
                <w:highlight w:val="lightGray"/>
                <w:lang w:val="de-DE"/>
              </w:rPr>
              <w:t>Mit den Eltern ins Ausland gehen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174BCA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793DEC" w:rsidRPr="007E5934" w:rsidRDefault="00793DEC" w:rsidP="00174BCA">
            <w:pPr>
              <w:ind w:right="-147"/>
              <w:rPr>
                <w:sz w:val="18"/>
                <w:szCs w:val="18"/>
                <w:lang w:val="sr-Cyrl-CS"/>
              </w:rPr>
            </w:pPr>
            <w:r w:rsidRPr="00174BCA">
              <w:rPr>
                <w:sz w:val="18"/>
                <w:szCs w:val="18"/>
                <w:highlight w:val="lightGray"/>
                <w:lang w:val="sr-Cyrl-CS"/>
              </w:rPr>
              <w:t>дискусија</w:t>
            </w:r>
          </w:p>
        </w:tc>
        <w:tc>
          <w:tcPr>
            <w:tcW w:w="1242" w:type="dxa"/>
            <w:vAlign w:val="center"/>
          </w:tcPr>
          <w:p w:rsidR="00793DEC" w:rsidRPr="007E5934" w:rsidRDefault="00793DEC" w:rsidP="00174BC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sr-Cyrl-CS"/>
              </w:rPr>
              <w:t xml:space="preserve">TE / Д / М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793DEC" w:rsidRPr="007E5934" w:rsidRDefault="00793DEC" w:rsidP="00174BC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174BC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793DEC" w:rsidRPr="003C1AE3" w:rsidRDefault="00793DEC" w:rsidP="00174BC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64"/>
        </w:trPr>
        <w:tc>
          <w:tcPr>
            <w:tcW w:w="983" w:type="dxa"/>
            <w:vAlign w:val="center"/>
          </w:tcPr>
          <w:p w:rsidR="00793DEC" w:rsidRPr="003C1AE3" w:rsidRDefault="00793DEC" w:rsidP="00174BC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793DEC" w:rsidRPr="00D92907" w:rsidRDefault="00793DEC" w:rsidP="00174BCA">
            <w:pPr>
              <w:ind w:right="-85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57</w:t>
            </w:r>
            <w:r w:rsidRPr="00D92907">
              <w:rPr>
                <w:highlight w:val="lightGray"/>
                <w:lang w:val="de-DE"/>
              </w:rPr>
              <w:t>.</w:t>
            </w:r>
          </w:p>
        </w:tc>
        <w:tc>
          <w:tcPr>
            <w:tcW w:w="3976" w:type="dxa"/>
            <w:vAlign w:val="center"/>
          </w:tcPr>
          <w:p w:rsidR="00793DEC" w:rsidRPr="00D92907" w:rsidRDefault="00793DEC" w:rsidP="00174BCA">
            <w:pPr>
              <w:ind w:right="-85"/>
              <w:rPr>
                <w:lang w:val="de-DE"/>
              </w:rPr>
            </w:pPr>
            <w:r w:rsidRPr="00174BCA">
              <w:rPr>
                <w:highlight w:val="lightGray"/>
                <w:lang w:val="de-DE"/>
              </w:rPr>
              <w:t>Abschiedsgeschenke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174BCA">
            <w:pPr>
              <w:ind w:right="-45"/>
              <w:rPr>
                <w:sz w:val="18"/>
                <w:szCs w:val="18"/>
                <w:lang w:val="sr-Cyrl-CS"/>
              </w:rPr>
            </w:pPr>
            <w:r w:rsidRPr="004C1A83">
              <w:rPr>
                <w:sz w:val="18"/>
                <w:szCs w:val="18"/>
                <w:highlight w:val="lightGray"/>
                <w:lang w:val="sr-Cyrl-CS"/>
              </w:rPr>
              <w:t>понављање</w:t>
            </w:r>
            <w:r w:rsidRPr="00B977DF">
              <w:rPr>
                <w:sz w:val="18"/>
                <w:szCs w:val="18"/>
                <w:highlight w:val="lightGray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793DEC" w:rsidRPr="007E5934" w:rsidRDefault="00793DEC" w:rsidP="00174BC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793DEC" w:rsidRPr="007E5934" w:rsidRDefault="00793DEC" w:rsidP="00174BC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793DEC" w:rsidRPr="007E5934" w:rsidRDefault="00793DEC" w:rsidP="00174BC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D92907" w:rsidRDefault="00793DEC" w:rsidP="00174BCA">
            <w:pPr>
              <w:ind w:right="-7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793DEC" w:rsidRPr="00D92907" w:rsidRDefault="00793DEC" w:rsidP="00174BCA">
            <w:pPr>
              <w:ind w:right="157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64"/>
        </w:trPr>
        <w:tc>
          <w:tcPr>
            <w:tcW w:w="983" w:type="dxa"/>
            <w:vAlign w:val="center"/>
          </w:tcPr>
          <w:p w:rsidR="00793DEC" w:rsidRPr="003C1AE3" w:rsidRDefault="00793DEC" w:rsidP="00F67A8F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793DEC" w:rsidRPr="003C1AE3" w:rsidRDefault="00793DEC" w:rsidP="00F67A8F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793DEC" w:rsidRPr="00D92907" w:rsidRDefault="00793DEC" w:rsidP="00F67A8F">
            <w:pPr>
              <w:ind w:right="-156"/>
              <w:rPr>
                <w:lang w:val="de-DE"/>
              </w:rPr>
            </w:pPr>
            <w:r w:rsidRPr="00174BCA">
              <w:rPr>
                <w:highlight w:val="lightGray"/>
                <w:lang w:val="de-DE"/>
              </w:rPr>
              <w:t>Was soll ich ihr schenken?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F67A8F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793DEC" w:rsidRPr="007E5934" w:rsidRDefault="00793DEC" w:rsidP="00F67A8F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793DEC" w:rsidRPr="007E5934" w:rsidRDefault="00793DEC" w:rsidP="00F67A8F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793DEC" w:rsidRPr="007E5934" w:rsidRDefault="00793DEC" w:rsidP="00F67A8F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F67A8F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793DEC" w:rsidRPr="003C1AE3" w:rsidRDefault="00793DEC" w:rsidP="00F67A8F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64"/>
        </w:trPr>
        <w:tc>
          <w:tcPr>
            <w:tcW w:w="983" w:type="dxa"/>
            <w:vAlign w:val="center"/>
          </w:tcPr>
          <w:p w:rsidR="00793DEC" w:rsidRPr="003C1AE3" w:rsidRDefault="00793DEC" w:rsidP="00CD2B1D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793DEC" w:rsidRPr="003C1AE3" w:rsidRDefault="00793DEC" w:rsidP="00CD2B1D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59.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793DEC" w:rsidRPr="00332194" w:rsidRDefault="00793DEC" w:rsidP="00CD2B1D">
            <w:pPr>
              <w:ind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Was braucht man für die Party?</w:t>
            </w:r>
          </w:p>
        </w:tc>
        <w:tc>
          <w:tcPr>
            <w:tcW w:w="1429" w:type="dxa"/>
            <w:vAlign w:val="center"/>
          </w:tcPr>
          <w:p w:rsidR="00793DEC" w:rsidRPr="00B977DF" w:rsidRDefault="00793DEC" w:rsidP="00CD2B1D">
            <w:pPr>
              <w:ind w:right="-187"/>
              <w:rPr>
                <w:sz w:val="18"/>
                <w:szCs w:val="18"/>
                <w:highlight w:val="lightGray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B977DF">
              <w:rPr>
                <w:sz w:val="18"/>
                <w:szCs w:val="18"/>
                <w:highlight w:val="lightGray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793DEC" w:rsidRPr="00115417" w:rsidRDefault="00793DEC" w:rsidP="00CD2B1D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793DEC" w:rsidRPr="00115417" w:rsidRDefault="00793DEC" w:rsidP="00CD2B1D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793DEC" w:rsidRPr="00115417" w:rsidRDefault="00793DEC" w:rsidP="00CD2B1D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CD2B1D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793DEC" w:rsidRPr="003C1AE3" w:rsidRDefault="00793DEC" w:rsidP="00CD2B1D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64"/>
        </w:trPr>
        <w:tc>
          <w:tcPr>
            <w:tcW w:w="983" w:type="dxa"/>
            <w:vAlign w:val="center"/>
          </w:tcPr>
          <w:p w:rsidR="00793DEC" w:rsidRDefault="00793DEC" w:rsidP="00CD2B1D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793DEC" w:rsidRPr="003C1AE3" w:rsidRDefault="00793DEC" w:rsidP="00CD2B1D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60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793DEC" w:rsidRPr="00332194" w:rsidRDefault="00793DEC" w:rsidP="00CD2B1D">
            <w:pPr>
              <w:ind w:left="17"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Mach mir keine Szene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CD2B1D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</w:p>
        </w:tc>
        <w:tc>
          <w:tcPr>
            <w:tcW w:w="1318" w:type="dxa"/>
            <w:vAlign w:val="center"/>
          </w:tcPr>
          <w:p w:rsidR="00793DEC" w:rsidRPr="007E5934" w:rsidRDefault="00793DEC" w:rsidP="00CD2B1D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793DEC" w:rsidRPr="00115417" w:rsidRDefault="00793DEC" w:rsidP="00CD2B1D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793DEC" w:rsidRPr="00115417" w:rsidRDefault="00793DEC" w:rsidP="00CD2B1D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CD2B1D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793DEC" w:rsidRPr="003C1AE3" w:rsidRDefault="00793DEC" w:rsidP="00CD2B1D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793DEC" w:rsidRPr="00817730" w:rsidRDefault="00793DEC" w:rsidP="00A100AB">
      <w:pPr>
        <w:spacing w:line="120" w:lineRule="auto"/>
        <w:rPr>
          <w:sz w:val="36"/>
          <w:szCs w:val="36"/>
          <w:lang w:val="sr-Cyrl-CS"/>
        </w:rPr>
      </w:pPr>
    </w:p>
    <w:p w:rsidR="00793DEC" w:rsidRDefault="00793DEC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Cyrl-CS"/>
        </w:rPr>
      </w:pPr>
    </w:p>
    <w:p w:rsidR="00793DEC" w:rsidRPr="00817730" w:rsidRDefault="00793DEC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119" style="position:absolute;left:0;text-align:left;z-index:-251627008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0" style="position:absolute;left:0;text-align:left;z-index:-251628032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1" style="position:absolute;left:0;text-align:left;z-index:-251629056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793DEC" w:rsidRDefault="00793DEC" w:rsidP="00E16A98">
      <w:pPr>
        <w:spacing w:after="240"/>
        <w:jc w:val="center"/>
        <w:rPr>
          <w:b/>
          <w:bCs/>
          <w:spacing w:val="20"/>
          <w:sz w:val="28"/>
          <w:szCs w:val="28"/>
          <w:lang w:val="sr-Latn-CS"/>
        </w:rPr>
      </w:pPr>
    </w:p>
    <w:p w:rsidR="00793DEC" w:rsidRDefault="00793DEC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Default="00793DEC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Default="00793DEC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793DEC" w:rsidRDefault="00793DEC" w:rsidP="009748C2">
      <w:pPr>
        <w:jc w:val="center"/>
        <w:rPr>
          <w:b/>
          <w:bCs/>
          <w:spacing w:val="20"/>
          <w:sz w:val="28"/>
          <w:szCs w:val="28"/>
          <w:lang w:val="sr-Latn-CS"/>
        </w:rPr>
      </w:pPr>
    </w:p>
    <w:p w:rsidR="00793DEC" w:rsidRDefault="00793DEC" w:rsidP="009748C2">
      <w:pPr>
        <w:jc w:val="center"/>
        <w:rPr>
          <w:b/>
          <w:bCs/>
          <w:spacing w:val="20"/>
          <w:sz w:val="28"/>
          <w:szCs w:val="28"/>
          <w:lang w:val="sr-Latn-CS"/>
        </w:rPr>
      </w:pPr>
    </w:p>
    <w:p w:rsidR="00793DEC" w:rsidRPr="007E5934" w:rsidRDefault="00793DEC" w:rsidP="009748C2">
      <w:pPr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793DEC" w:rsidRDefault="00793DEC" w:rsidP="009748C2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122" style="position:absolute;left:0;text-align:left;z-index:251703808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3" style="position:absolute;left:0;text-align:left;z-index:251702784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793DEC" w:rsidRDefault="00793DEC" w:rsidP="009748C2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24" style="position:absolute;left:0;text-align:left;z-index:251704832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5" style="position:absolute;left:0;text-align:left;z-index:251705856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A72689">
        <w:rPr>
          <w:b/>
          <w:bCs/>
          <w:i/>
          <w:iCs/>
          <w:spacing w:val="20"/>
          <w:highlight w:val="lightGray"/>
          <w:lang w:val="sr-Cyrl-CS"/>
        </w:rPr>
        <w:t>МАЈ</w:t>
      </w:r>
      <w:r>
        <w:rPr>
          <w:b/>
          <w:bCs/>
          <w:spacing w:val="20"/>
          <w:lang w:val="sr-Cyrl-CS"/>
        </w:rPr>
        <w:tab/>
        <w:t xml:space="preserve">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793DEC" w:rsidRPr="004408DF" w:rsidRDefault="00793DEC" w:rsidP="009748C2">
      <w:pPr>
        <w:tabs>
          <w:tab w:val="left" w:pos="567"/>
          <w:tab w:val="left" w:pos="8789"/>
          <w:tab w:val="left" w:pos="11482"/>
        </w:tabs>
        <w:spacing w:before="12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26" style="position:absolute;left:0;text-align:left;z-index:251708928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7" style="position:absolute;left:0;text-align:left;z-index:251707904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8" style="position:absolute;left:0;text-align:left;z-index:251706880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highlight w:val="lightGray"/>
          <w:lang w:val="sr-Cyrl-CS"/>
        </w:rPr>
        <w:t>осми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793DEC" w:rsidRPr="004408DF" w:rsidRDefault="00793DEC" w:rsidP="00FF42C5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129" style="position:absolute;left:0;text-align:left;z-index:251710976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30" style="position:absolute;left:0;text-align:left;z-index:251709952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p w:rsidR="00793DEC" w:rsidRPr="00590846" w:rsidRDefault="00793DEC" w:rsidP="00A100AB">
      <w:pPr>
        <w:rPr>
          <w:sz w:val="36"/>
          <w:szCs w:val="36"/>
          <w:lang w:val="ru-RU"/>
        </w:rPr>
      </w:pPr>
    </w:p>
    <w:tbl>
      <w:tblPr>
        <w:tblpPr w:leftFromText="180" w:rightFromText="180" w:vertAnchor="page" w:horzAnchor="margin" w:tblpY="363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3"/>
        <w:gridCol w:w="668"/>
        <w:gridCol w:w="3976"/>
        <w:gridCol w:w="1429"/>
        <w:gridCol w:w="1318"/>
        <w:gridCol w:w="1242"/>
        <w:gridCol w:w="1815"/>
        <w:gridCol w:w="1626"/>
        <w:gridCol w:w="2643"/>
      </w:tblGrid>
      <w:tr w:rsidR="00793DEC">
        <w:trPr>
          <w:trHeight w:val="765"/>
        </w:trPr>
        <w:tc>
          <w:tcPr>
            <w:tcW w:w="983" w:type="dxa"/>
            <w:vAlign w:val="center"/>
          </w:tcPr>
          <w:p w:rsidR="00793DEC" w:rsidRPr="008F504B" w:rsidRDefault="00793DEC" w:rsidP="00CD2B1D">
            <w:pPr>
              <w:ind w:left="-142" w:right="-107" w:firstLine="142"/>
              <w:rPr>
                <w:lang w:val="sr-Latn-CS"/>
              </w:rPr>
            </w:pPr>
            <w:r>
              <w:rPr>
                <w:highlight w:val="lightGray"/>
                <w:lang w:val="de-DE"/>
              </w:rPr>
              <w:t>VII</w:t>
            </w:r>
            <w:r w:rsidRPr="00174BCA">
              <w:rPr>
                <w:highlight w:val="lightGray"/>
                <w:lang w:val="de-DE"/>
              </w:rPr>
              <w:t>.</w:t>
            </w:r>
          </w:p>
        </w:tc>
        <w:tc>
          <w:tcPr>
            <w:tcW w:w="668" w:type="dxa"/>
            <w:vAlign w:val="center"/>
          </w:tcPr>
          <w:p w:rsidR="00793DEC" w:rsidRPr="003C1AE3" w:rsidRDefault="00793DEC" w:rsidP="00CD2B1D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61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793DEC" w:rsidRPr="00332194" w:rsidRDefault="00793DEC" w:rsidP="00CD2B1D">
            <w:pPr>
              <w:ind w:left="17" w:right="-156"/>
              <w:rPr>
                <w:highlight w:val="lightGray"/>
                <w:lang w:val="de-DE"/>
              </w:rPr>
            </w:pPr>
            <w:r w:rsidRPr="00332194">
              <w:rPr>
                <w:highlight w:val="lightGray"/>
                <w:lang w:val="de-DE"/>
              </w:rPr>
              <w:t>Wortschatz</w:t>
            </w:r>
            <w:r>
              <w:rPr>
                <w:highlight w:val="lightGray"/>
                <w:lang w:val="de-DE"/>
              </w:rPr>
              <w:t xml:space="preserve"> wiederholen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CD2B1D">
            <w:pPr>
              <w:ind w:right="-45"/>
              <w:rPr>
                <w:sz w:val="18"/>
                <w:szCs w:val="18"/>
                <w:lang w:val="sr-Cyrl-CS"/>
              </w:rPr>
            </w:pPr>
            <w:r w:rsidRPr="004C1A83">
              <w:rPr>
                <w:sz w:val="18"/>
                <w:szCs w:val="18"/>
                <w:highlight w:val="lightGray"/>
                <w:lang w:val="sr-Cyrl-CS"/>
              </w:rPr>
              <w:t>понављање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793DEC" w:rsidRPr="007E5934" w:rsidRDefault="00793DEC" w:rsidP="00CD2B1D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793DEC" w:rsidRPr="007E5934" w:rsidRDefault="00793DEC" w:rsidP="00CD2B1D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793DEC" w:rsidRPr="007E5934" w:rsidRDefault="00793DEC" w:rsidP="00CD2B1D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CD2B1D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793DEC" w:rsidRPr="003C1AE3" w:rsidRDefault="00793DEC" w:rsidP="00CD2B1D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65"/>
        </w:trPr>
        <w:tc>
          <w:tcPr>
            <w:tcW w:w="983" w:type="dxa"/>
            <w:vAlign w:val="center"/>
          </w:tcPr>
          <w:p w:rsidR="00793DEC" w:rsidRPr="003C1AE3" w:rsidRDefault="00793DEC" w:rsidP="00CD2B1D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793DEC" w:rsidRPr="003C1AE3" w:rsidRDefault="00793DEC" w:rsidP="00CD2B1D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62.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793DEC" w:rsidRPr="00946E9F" w:rsidRDefault="00793DEC" w:rsidP="00CD2B1D">
            <w:pPr>
              <w:ind w:right="-156" w:firstLine="33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Vorbereitung auf die  Klassenarbeit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CD2B1D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</w:p>
        </w:tc>
        <w:tc>
          <w:tcPr>
            <w:tcW w:w="1318" w:type="dxa"/>
            <w:vAlign w:val="center"/>
          </w:tcPr>
          <w:p w:rsidR="00793DEC" w:rsidRPr="007E5934" w:rsidRDefault="00793DEC" w:rsidP="00CD2B1D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793DEC" w:rsidRPr="007E5934" w:rsidRDefault="00793DEC" w:rsidP="00CD2B1D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793DEC" w:rsidRPr="007E5934" w:rsidRDefault="00793DEC" w:rsidP="00CD2B1D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CD2B1D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793DEC" w:rsidRPr="003C1AE3" w:rsidRDefault="00793DEC" w:rsidP="00CD2B1D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765"/>
        </w:trPr>
        <w:tc>
          <w:tcPr>
            <w:tcW w:w="983" w:type="dxa"/>
            <w:vAlign w:val="center"/>
          </w:tcPr>
          <w:p w:rsidR="00793DEC" w:rsidRPr="003C1AE3" w:rsidRDefault="00793DEC" w:rsidP="00CD2B1D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793DEC" w:rsidRPr="003C1AE3" w:rsidRDefault="00793DEC" w:rsidP="00CD2B1D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63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793DEC" w:rsidRPr="00946E9F" w:rsidRDefault="00793DEC" w:rsidP="00CD2B1D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Zweite</w:t>
            </w:r>
            <w:r w:rsidRPr="00946E9F">
              <w:rPr>
                <w:highlight w:val="lightGray"/>
                <w:lang w:val="de-DE"/>
              </w:rPr>
              <w:t xml:space="preserve"> Klassenarbeit</w:t>
            </w:r>
          </w:p>
        </w:tc>
        <w:tc>
          <w:tcPr>
            <w:tcW w:w="1429" w:type="dxa"/>
            <w:vAlign w:val="center"/>
          </w:tcPr>
          <w:p w:rsidR="00793DEC" w:rsidRPr="00946E9F" w:rsidRDefault="00793DEC" w:rsidP="00CD2B1D">
            <w:pPr>
              <w:ind w:right="-45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318" w:type="dxa"/>
            <w:vAlign w:val="center"/>
          </w:tcPr>
          <w:p w:rsidR="00793DEC" w:rsidRPr="00946E9F" w:rsidRDefault="00793DEC" w:rsidP="00CD2B1D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242" w:type="dxa"/>
            <w:vAlign w:val="center"/>
          </w:tcPr>
          <w:p w:rsidR="00793DEC" w:rsidRPr="00946E9F" w:rsidRDefault="00793DEC" w:rsidP="00CD2B1D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 xml:space="preserve">писани рад </w:t>
            </w:r>
          </w:p>
        </w:tc>
        <w:tc>
          <w:tcPr>
            <w:tcW w:w="1815" w:type="dxa"/>
            <w:vAlign w:val="center"/>
          </w:tcPr>
          <w:p w:rsidR="00793DEC" w:rsidRPr="007E5934" w:rsidRDefault="00793DEC" w:rsidP="00CD2B1D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свеска за писмени задатак</w:t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CD2B1D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793DEC" w:rsidRPr="003C1AE3" w:rsidRDefault="00793DEC" w:rsidP="00CD2B1D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505"/>
        </w:trPr>
        <w:tc>
          <w:tcPr>
            <w:tcW w:w="983" w:type="dxa"/>
            <w:vAlign w:val="center"/>
          </w:tcPr>
          <w:p w:rsidR="00793DEC" w:rsidRPr="003C1AE3" w:rsidRDefault="00793DEC" w:rsidP="00CD2B1D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793DEC" w:rsidRPr="003C1AE3" w:rsidRDefault="00793DEC" w:rsidP="00CD2B1D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64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793DEC" w:rsidRPr="00946E9F" w:rsidRDefault="00793DEC" w:rsidP="00CD2B1D">
            <w:pPr>
              <w:ind w:right="-85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Verbesserung der Klassenarbeit</w:t>
            </w:r>
          </w:p>
        </w:tc>
        <w:tc>
          <w:tcPr>
            <w:tcW w:w="1429" w:type="dxa"/>
            <w:vAlign w:val="center"/>
          </w:tcPr>
          <w:p w:rsidR="00793DEC" w:rsidRPr="00115417" w:rsidRDefault="00793DEC" w:rsidP="00CD2B1D">
            <w:pPr>
              <w:ind w:right="-18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116BD0">
              <w:rPr>
                <w:sz w:val="18"/>
                <w:szCs w:val="18"/>
                <w:highlight w:val="lightGray"/>
                <w:lang w:val="sr-Cyrl-CS"/>
              </w:rPr>
              <w:t xml:space="preserve"> 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793DEC" w:rsidRPr="00946E9F" w:rsidRDefault="00793DEC" w:rsidP="00CD2B1D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242" w:type="dxa"/>
            <w:vAlign w:val="center"/>
          </w:tcPr>
          <w:p w:rsidR="00793DEC" w:rsidRPr="00946E9F" w:rsidRDefault="00793DEC" w:rsidP="00CD2B1D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 xml:space="preserve">писани рад </w:t>
            </w:r>
          </w:p>
        </w:tc>
        <w:tc>
          <w:tcPr>
            <w:tcW w:w="1815" w:type="dxa"/>
            <w:vAlign w:val="center"/>
          </w:tcPr>
          <w:p w:rsidR="00793DEC" w:rsidRPr="00115417" w:rsidRDefault="00793DEC" w:rsidP="00CD2B1D">
            <w:pPr>
              <w:ind w:right="-187"/>
              <w:rPr>
                <w:sz w:val="18"/>
                <w:szCs w:val="18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свеска за писмени задатак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CD2B1D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793DEC" w:rsidRPr="003C1AE3" w:rsidRDefault="00793DEC" w:rsidP="00CD2B1D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 w:rsidRPr="00C559C9">
        <w:trPr>
          <w:trHeight w:val="635"/>
        </w:trPr>
        <w:tc>
          <w:tcPr>
            <w:tcW w:w="983" w:type="dxa"/>
            <w:vAlign w:val="center"/>
          </w:tcPr>
          <w:p w:rsidR="00793DEC" w:rsidRPr="003C1AE3" w:rsidRDefault="00793DEC" w:rsidP="00CD2B1D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793DEC" w:rsidRPr="003C1AE3" w:rsidRDefault="00793DEC" w:rsidP="00CD2B1D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65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793DEC" w:rsidRPr="00946E9F" w:rsidRDefault="00793DEC" w:rsidP="00CD2B1D">
            <w:pPr>
              <w:ind w:right="-156" w:firstLine="65"/>
              <w:rPr>
                <w:lang w:val="de-DE"/>
              </w:rPr>
            </w:pPr>
            <w:r w:rsidRPr="00CD2B1D">
              <w:rPr>
                <w:highlight w:val="lightGray"/>
                <w:lang w:val="de-DE"/>
              </w:rPr>
              <w:t>Große Pause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CD2B1D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ru-RU"/>
              </w:rPr>
              <w:t>систематизација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793DEC" w:rsidRPr="007E5934" w:rsidRDefault="00793DEC" w:rsidP="00CD2B1D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793DEC" w:rsidRPr="007E5934" w:rsidRDefault="00793DEC" w:rsidP="00CD2B1D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793DEC" w:rsidRPr="007E5934" w:rsidRDefault="00793DEC" w:rsidP="00CD2B1D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CD2B1D">
            <w:pPr>
              <w:ind w:right="-70"/>
              <w:rPr>
                <w:lang w:val="sr-Cyrl-CS"/>
              </w:rPr>
            </w:pPr>
          </w:p>
        </w:tc>
        <w:tc>
          <w:tcPr>
            <w:tcW w:w="2643" w:type="dxa"/>
            <w:vAlign w:val="center"/>
          </w:tcPr>
          <w:p w:rsidR="00793DEC" w:rsidRPr="003C1AE3" w:rsidRDefault="00793DEC" w:rsidP="00CD2B1D">
            <w:pPr>
              <w:ind w:right="157"/>
              <w:rPr>
                <w:lang w:val="sr-Cyrl-CS"/>
              </w:rPr>
            </w:pPr>
          </w:p>
        </w:tc>
      </w:tr>
      <w:tr w:rsidR="00793DEC" w:rsidRPr="00C559C9">
        <w:trPr>
          <w:trHeight w:val="584"/>
        </w:trPr>
        <w:tc>
          <w:tcPr>
            <w:tcW w:w="983" w:type="dxa"/>
            <w:vAlign w:val="center"/>
          </w:tcPr>
          <w:p w:rsidR="00793DEC" w:rsidRPr="003C1AE3" w:rsidRDefault="00793DEC" w:rsidP="00CD2B1D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793DEC" w:rsidRPr="003C1AE3" w:rsidRDefault="00793DEC" w:rsidP="00CD2B1D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</w:t>
            </w:r>
            <w:r>
              <w:rPr>
                <w:noProof/>
                <w:lang w:val="sr-Cyrl-CS"/>
              </w:rPr>
              <w:t>6.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793DEC" w:rsidRPr="00946E9F" w:rsidRDefault="00793DEC" w:rsidP="00CD2B1D">
            <w:pPr>
              <w:ind w:right="-85"/>
              <w:rPr>
                <w:lang w:val="de-DE"/>
              </w:rPr>
            </w:pPr>
            <w:r w:rsidRPr="00CD2B1D">
              <w:rPr>
                <w:highlight w:val="lightGray"/>
                <w:lang w:val="de-DE"/>
              </w:rPr>
              <w:t>Große Pause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CD2B1D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ru-RU"/>
              </w:rPr>
              <w:t>систематизација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793DEC" w:rsidRPr="007E5934" w:rsidRDefault="00793DEC" w:rsidP="00CD2B1D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793DEC" w:rsidRPr="007E5934" w:rsidRDefault="00793DEC" w:rsidP="00CD2B1D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793DEC" w:rsidRPr="007E5934" w:rsidRDefault="00793DEC" w:rsidP="00CD2B1D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CD2B1D">
            <w:pPr>
              <w:ind w:right="-70"/>
              <w:rPr>
                <w:lang w:val="sr-Cyrl-CS"/>
              </w:rPr>
            </w:pPr>
          </w:p>
        </w:tc>
        <w:tc>
          <w:tcPr>
            <w:tcW w:w="2643" w:type="dxa"/>
            <w:vAlign w:val="center"/>
          </w:tcPr>
          <w:p w:rsidR="00793DEC" w:rsidRPr="003C1AE3" w:rsidRDefault="00793DEC" w:rsidP="00CD2B1D">
            <w:pPr>
              <w:ind w:right="157"/>
              <w:rPr>
                <w:lang w:val="sr-Cyrl-CS"/>
              </w:rPr>
            </w:pPr>
          </w:p>
        </w:tc>
      </w:tr>
      <w:tr w:rsidR="00793DEC" w:rsidRPr="009474E3">
        <w:trPr>
          <w:trHeight w:val="516"/>
        </w:trPr>
        <w:tc>
          <w:tcPr>
            <w:tcW w:w="983" w:type="dxa"/>
            <w:vAlign w:val="center"/>
          </w:tcPr>
          <w:p w:rsidR="00793DEC" w:rsidRPr="003C1AE3" w:rsidRDefault="00793DEC" w:rsidP="00EB4632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 xml:space="preserve"> 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793DEC" w:rsidRPr="00CD2B1D" w:rsidRDefault="00793DEC" w:rsidP="00EB4632">
            <w:pPr>
              <w:ind w:right="-139"/>
              <w:rPr>
                <w:lang w:val="de-DE"/>
              </w:rPr>
            </w:pPr>
            <w:r w:rsidRPr="00CD2B1D">
              <w:rPr>
                <w:highlight w:val="lightGray"/>
                <w:lang w:val="de-DE"/>
              </w:rPr>
              <w:t>67.</w:t>
            </w:r>
          </w:p>
        </w:tc>
        <w:tc>
          <w:tcPr>
            <w:tcW w:w="3976" w:type="dxa"/>
            <w:vAlign w:val="center"/>
          </w:tcPr>
          <w:p w:rsidR="00793DEC" w:rsidRPr="00946E9F" w:rsidRDefault="00793DEC" w:rsidP="00EB4632">
            <w:pPr>
              <w:ind w:right="-85"/>
              <w:rPr>
                <w:lang w:val="de-DE"/>
              </w:rPr>
            </w:pPr>
            <w:r w:rsidRPr="00CD2B1D">
              <w:rPr>
                <w:highlight w:val="lightGray"/>
                <w:lang w:val="de-DE"/>
              </w:rPr>
              <w:t>Große Pause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EB4632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ru-RU"/>
              </w:rPr>
              <w:t>систематизација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793DEC" w:rsidRPr="007E5934" w:rsidRDefault="00793DEC" w:rsidP="00EB4632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793DEC" w:rsidRPr="007E5934" w:rsidRDefault="00793DEC" w:rsidP="00EB4632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793DEC" w:rsidRPr="007E5934" w:rsidRDefault="00793DEC" w:rsidP="00EB4632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EB4632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793DEC" w:rsidRPr="003C1AE3" w:rsidRDefault="00793DEC" w:rsidP="00EB4632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793DEC">
        <w:trPr>
          <w:trHeight w:val="638"/>
        </w:trPr>
        <w:tc>
          <w:tcPr>
            <w:tcW w:w="983" w:type="dxa"/>
            <w:vAlign w:val="center"/>
          </w:tcPr>
          <w:p w:rsidR="00793DEC" w:rsidRPr="003C1AE3" w:rsidRDefault="00793DEC" w:rsidP="00EB4632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793DEC" w:rsidRPr="00CD2B1D" w:rsidRDefault="00793DEC" w:rsidP="00EB4632">
            <w:pPr>
              <w:ind w:right="-139"/>
              <w:rPr>
                <w:lang w:val="de-DE"/>
              </w:rPr>
            </w:pPr>
            <w:r w:rsidRPr="00CD2B1D">
              <w:rPr>
                <w:highlight w:val="lightGray"/>
                <w:lang w:val="de-DE"/>
              </w:rPr>
              <w:t>68.</w:t>
            </w:r>
          </w:p>
        </w:tc>
        <w:tc>
          <w:tcPr>
            <w:tcW w:w="3976" w:type="dxa"/>
            <w:vAlign w:val="center"/>
          </w:tcPr>
          <w:p w:rsidR="00793DEC" w:rsidRPr="00946E9F" w:rsidRDefault="00793DEC" w:rsidP="00EB4632">
            <w:pPr>
              <w:ind w:right="-85"/>
              <w:rPr>
                <w:lang w:val="de-DE"/>
              </w:rPr>
            </w:pPr>
            <w:r w:rsidRPr="00EB4632">
              <w:rPr>
                <w:highlight w:val="lightGray"/>
                <w:lang w:val="de-DE"/>
              </w:rPr>
              <w:t>Freie Aktivitäten</w:t>
            </w:r>
          </w:p>
        </w:tc>
        <w:tc>
          <w:tcPr>
            <w:tcW w:w="1429" w:type="dxa"/>
            <w:vAlign w:val="center"/>
          </w:tcPr>
          <w:p w:rsidR="00793DEC" w:rsidRPr="007E5934" w:rsidRDefault="00793DEC" w:rsidP="00EB4632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</w:p>
        </w:tc>
        <w:tc>
          <w:tcPr>
            <w:tcW w:w="1318" w:type="dxa"/>
            <w:vAlign w:val="center"/>
          </w:tcPr>
          <w:p w:rsidR="00793DEC" w:rsidRPr="007E5934" w:rsidRDefault="00793DEC" w:rsidP="00EB4632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793DEC" w:rsidRPr="00EB4632" w:rsidRDefault="00793DEC" w:rsidP="00EB4632">
            <w:pPr>
              <w:ind w:right="-122"/>
              <w:rPr>
                <w:sz w:val="18"/>
                <w:szCs w:val="18"/>
                <w:lang w:val="de-DE"/>
              </w:rPr>
            </w:pPr>
            <w:r w:rsidRPr="00EB4632">
              <w:rPr>
                <w:sz w:val="18"/>
                <w:szCs w:val="18"/>
                <w:highlight w:val="lightGray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B4632">
              <w:rPr>
                <w:sz w:val="18"/>
                <w:szCs w:val="18"/>
                <w:highlight w:val="lightGray"/>
                <w:lang w:val="sr-Cyrl-CS"/>
              </w:rPr>
              <w:instrText xml:space="preserve"> FORMTEXT </w:instrText>
            </w:r>
            <w:r w:rsidRPr="00EB4632">
              <w:rPr>
                <w:sz w:val="18"/>
                <w:szCs w:val="18"/>
                <w:highlight w:val="lightGray"/>
                <w:lang w:val="sr-Cyrl-CS"/>
              </w:rPr>
            </w:r>
            <w:r w:rsidRPr="00EB4632">
              <w:rPr>
                <w:sz w:val="18"/>
                <w:szCs w:val="18"/>
                <w:highlight w:val="lightGray"/>
                <w:lang w:val="sr-Cyrl-CS"/>
              </w:rPr>
              <w:fldChar w:fldCharType="separate"/>
            </w:r>
            <w:r w:rsidRPr="00EB4632">
              <w:rPr>
                <w:noProof/>
                <w:sz w:val="18"/>
                <w:szCs w:val="18"/>
                <w:highlight w:val="lightGray"/>
                <w:lang w:val="sr-Cyrl-CS"/>
              </w:rPr>
              <w:t xml:space="preserve">TE / Д / M </w:t>
            </w:r>
            <w:r w:rsidRPr="00EB4632">
              <w:rPr>
                <w:sz w:val="18"/>
                <w:szCs w:val="18"/>
                <w:highlight w:val="lightGray"/>
                <w:lang w:val="sr-Cyrl-CS"/>
              </w:rPr>
              <w:fldChar w:fldCharType="end"/>
            </w:r>
            <w:r w:rsidRPr="00EB4632">
              <w:rPr>
                <w:sz w:val="18"/>
                <w:szCs w:val="18"/>
                <w:highlight w:val="lightGray"/>
                <w:lang w:val="de-DE"/>
              </w:rPr>
              <w:t>/A</w:t>
            </w:r>
          </w:p>
        </w:tc>
        <w:tc>
          <w:tcPr>
            <w:tcW w:w="1815" w:type="dxa"/>
            <w:vAlign w:val="center"/>
          </w:tcPr>
          <w:p w:rsidR="00793DEC" w:rsidRPr="007E5934" w:rsidRDefault="00793DEC" w:rsidP="00EB4632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793DEC" w:rsidRPr="003C1AE3" w:rsidRDefault="00793DEC" w:rsidP="00EB4632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793DEC" w:rsidRPr="003C1AE3" w:rsidRDefault="00793DEC" w:rsidP="00EB4632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793DEC" w:rsidRDefault="00793DEC" w:rsidP="009443B9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Cyrl-CS"/>
        </w:rPr>
      </w:pPr>
    </w:p>
    <w:p w:rsidR="00793DEC" w:rsidRPr="00AB7C82" w:rsidRDefault="00793DEC" w:rsidP="00FB3A19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Latn-CS"/>
        </w:rPr>
      </w:pP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sectPr w:rsidR="00793DEC" w:rsidRPr="00AB7C82" w:rsidSect="00E53D35">
      <w:pgSz w:w="16840" w:h="11907" w:orient="landscape" w:code="9"/>
      <w:pgMar w:top="397" w:right="680" w:bottom="397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F37"/>
    <w:rsid w:val="00005327"/>
    <w:rsid w:val="0001076C"/>
    <w:rsid w:val="00024B52"/>
    <w:rsid w:val="00032BF5"/>
    <w:rsid w:val="00041DB2"/>
    <w:rsid w:val="000442CB"/>
    <w:rsid w:val="00055832"/>
    <w:rsid w:val="000578EC"/>
    <w:rsid w:val="000657D6"/>
    <w:rsid w:val="000810E2"/>
    <w:rsid w:val="00083C90"/>
    <w:rsid w:val="00095D03"/>
    <w:rsid w:val="000C044F"/>
    <w:rsid w:val="000D2DBB"/>
    <w:rsid w:val="000F2C3E"/>
    <w:rsid w:val="0010577C"/>
    <w:rsid w:val="00113C64"/>
    <w:rsid w:val="00115417"/>
    <w:rsid w:val="00116BD0"/>
    <w:rsid w:val="00130B94"/>
    <w:rsid w:val="00163993"/>
    <w:rsid w:val="00174BCA"/>
    <w:rsid w:val="00175F88"/>
    <w:rsid w:val="00186510"/>
    <w:rsid w:val="001944A4"/>
    <w:rsid w:val="00194FF0"/>
    <w:rsid w:val="001C1F90"/>
    <w:rsid w:val="001D493F"/>
    <w:rsid w:val="001D5ADB"/>
    <w:rsid w:val="001F396A"/>
    <w:rsid w:val="00223394"/>
    <w:rsid w:val="00227293"/>
    <w:rsid w:val="00230FAE"/>
    <w:rsid w:val="002377A3"/>
    <w:rsid w:val="002578F3"/>
    <w:rsid w:val="00292DE1"/>
    <w:rsid w:val="00294B77"/>
    <w:rsid w:val="002A30C4"/>
    <w:rsid w:val="002A366F"/>
    <w:rsid w:val="002D60BE"/>
    <w:rsid w:val="002E1027"/>
    <w:rsid w:val="002E178C"/>
    <w:rsid w:val="00310318"/>
    <w:rsid w:val="00311723"/>
    <w:rsid w:val="0032332B"/>
    <w:rsid w:val="00332194"/>
    <w:rsid w:val="0034320E"/>
    <w:rsid w:val="003432B9"/>
    <w:rsid w:val="003466C2"/>
    <w:rsid w:val="0035137A"/>
    <w:rsid w:val="00360E3E"/>
    <w:rsid w:val="00382F1C"/>
    <w:rsid w:val="0038458D"/>
    <w:rsid w:val="003A02AB"/>
    <w:rsid w:val="003A7F22"/>
    <w:rsid w:val="003B1905"/>
    <w:rsid w:val="003C1AE3"/>
    <w:rsid w:val="003D54F1"/>
    <w:rsid w:val="003D5625"/>
    <w:rsid w:val="003E2402"/>
    <w:rsid w:val="003E5CC8"/>
    <w:rsid w:val="003F1426"/>
    <w:rsid w:val="004048A0"/>
    <w:rsid w:val="00410467"/>
    <w:rsid w:val="0041771C"/>
    <w:rsid w:val="004228AB"/>
    <w:rsid w:val="0042450C"/>
    <w:rsid w:val="004324CD"/>
    <w:rsid w:val="004408DF"/>
    <w:rsid w:val="00443FE3"/>
    <w:rsid w:val="00484435"/>
    <w:rsid w:val="00497989"/>
    <w:rsid w:val="004A125B"/>
    <w:rsid w:val="004C1A83"/>
    <w:rsid w:val="004C559B"/>
    <w:rsid w:val="004C5760"/>
    <w:rsid w:val="00515B19"/>
    <w:rsid w:val="00552DA5"/>
    <w:rsid w:val="005701A6"/>
    <w:rsid w:val="005757ED"/>
    <w:rsid w:val="005821F8"/>
    <w:rsid w:val="00590846"/>
    <w:rsid w:val="005A325C"/>
    <w:rsid w:val="005A3A3F"/>
    <w:rsid w:val="005A4CDE"/>
    <w:rsid w:val="005C16F0"/>
    <w:rsid w:val="005E3A29"/>
    <w:rsid w:val="005F161C"/>
    <w:rsid w:val="005F3340"/>
    <w:rsid w:val="005F64C8"/>
    <w:rsid w:val="00604895"/>
    <w:rsid w:val="006061E4"/>
    <w:rsid w:val="00610DFC"/>
    <w:rsid w:val="00627577"/>
    <w:rsid w:val="00637CBD"/>
    <w:rsid w:val="006414E3"/>
    <w:rsid w:val="006461DB"/>
    <w:rsid w:val="00650840"/>
    <w:rsid w:val="006524FE"/>
    <w:rsid w:val="00664E4F"/>
    <w:rsid w:val="0067330A"/>
    <w:rsid w:val="00686E04"/>
    <w:rsid w:val="006A1A99"/>
    <w:rsid w:val="006A7205"/>
    <w:rsid w:val="006C16AD"/>
    <w:rsid w:val="006E05B9"/>
    <w:rsid w:val="006E7D4F"/>
    <w:rsid w:val="006F12E3"/>
    <w:rsid w:val="006F1EC6"/>
    <w:rsid w:val="006F3AF6"/>
    <w:rsid w:val="006F4B89"/>
    <w:rsid w:val="006F5194"/>
    <w:rsid w:val="0070520E"/>
    <w:rsid w:val="00716C88"/>
    <w:rsid w:val="00726D28"/>
    <w:rsid w:val="00737DE1"/>
    <w:rsid w:val="00750804"/>
    <w:rsid w:val="00762037"/>
    <w:rsid w:val="00766FC5"/>
    <w:rsid w:val="00774709"/>
    <w:rsid w:val="0077502D"/>
    <w:rsid w:val="00792ECF"/>
    <w:rsid w:val="00793DEC"/>
    <w:rsid w:val="007B1E7B"/>
    <w:rsid w:val="007B2B2C"/>
    <w:rsid w:val="007B46F2"/>
    <w:rsid w:val="007C4ACE"/>
    <w:rsid w:val="007C797F"/>
    <w:rsid w:val="007E5934"/>
    <w:rsid w:val="007F2EE7"/>
    <w:rsid w:val="007F4F5F"/>
    <w:rsid w:val="008101AF"/>
    <w:rsid w:val="00811858"/>
    <w:rsid w:val="00817730"/>
    <w:rsid w:val="00823410"/>
    <w:rsid w:val="00844F44"/>
    <w:rsid w:val="0084602B"/>
    <w:rsid w:val="00851C68"/>
    <w:rsid w:val="00867EDD"/>
    <w:rsid w:val="00875418"/>
    <w:rsid w:val="00890148"/>
    <w:rsid w:val="008919C4"/>
    <w:rsid w:val="008B5F7A"/>
    <w:rsid w:val="008C33F3"/>
    <w:rsid w:val="008E072C"/>
    <w:rsid w:val="008E308E"/>
    <w:rsid w:val="008E6AE6"/>
    <w:rsid w:val="008F20C8"/>
    <w:rsid w:val="008F504B"/>
    <w:rsid w:val="008F5F29"/>
    <w:rsid w:val="00900DF5"/>
    <w:rsid w:val="009159D7"/>
    <w:rsid w:val="00920AD3"/>
    <w:rsid w:val="00926581"/>
    <w:rsid w:val="009427CA"/>
    <w:rsid w:val="009443B9"/>
    <w:rsid w:val="00946E9F"/>
    <w:rsid w:val="009474E3"/>
    <w:rsid w:val="009614E4"/>
    <w:rsid w:val="00962F2F"/>
    <w:rsid w:val="00973FD6"/>
    <w:rsid w:val="009748C2"/>
    <w:rsid w:val="0098600A"/>
    <w:rsid w:val="009914D7"/>
    <w:rsid w:val="00991DFC"/>
    <w:rsid w:val="009954BA"/>
    <w:rsid w:val="009D3246"/>
    <w:rsid w:val="00A037F5"/>
    <w:rsid w:val="00A038BB"/>
    <w:rsid w:val="00A038FB"/>
    <w:rsid w:val="00A043A8"/>
    <w:rsid w:val="00A05F37"/>
    <w:rsid w:val="00A100AB"/>
    <w:rsid w:val="00A120E6"/>
    <w:rsid w:val="00A205CE"/>
    <w:rsid w:val="00A222BF"/>
    <w:rsid w:val="00A26B80"/>
    <w:rsid w:val="00A278E7"/>
    <w:rsid w:val="00A44986"/>
    <w:rsid w:val="00A51533"/>
    <w:rsid w:val="00A56027"/>
    <w:rsid w:val="00A72689"/>
    <w:rsid w:val="00A765B0"/>
    <w:rsid w:val="00A81638"/>
    <w:rsid w:val="00AA3F1E"/>
    <w:rsid w:val="00AB7C82"/>
    <w:rsid w:val="00AC054C"/>
    <w:rsid w:val="00AC5548"/>
    <w:rsid w:val="00AD24BD"/>
    <w:rsid w:val="00AD7534"/>
    <w:rsid w:val="00AE026F"/>
    <w:rsid w:val="00AF19BE"/>
    <w:rsid w:val="00B44EE0"/>
    <w:rsid w:val="00B455CB"/>
    <w:rsid w:val="00B465D7"/>
    <w:rsid w:val="00B52580"/>
    <w:rsid w:val="00B606E3"/>
    <w:rsid w:val="00B652CC"/>
    <w:rsid w:val="00B6638B"/>
    <w:rsid w:val="00B95551"/>
    <w:rsid w:val="00B977DF"/>
    <w:rsid w:val="00BA3BEB"/>
    <w:rsid w:val="00BD2B4A"/>
    <w:rsid w:val="00BF1FA3"/>
    <w:rsid w:val="00C12D04"/>
    <w:rsid w:val="00C3338D"/>
    <w:rsid w:val="00C33E39"/>
    <w:rsid w:val="00C44CB5"/>
    <w:rsid w:val="00C474D6"/>
    <w:rsid w:val="00C47AE5"/>
    <w:rsid w:val="00C53479"/>
    <w:rsid w:val="00C54BAE"/>
    <w:rsid w:val="00C559C9"/>
    <w:rsid w:val="00C564A7"/>
    <w:rsid w:val="00C67E1C"/>
    <w:rsid w:val="00C77787"/>
    <w:rsid w:val="00C8726A"/>
    <w:rsid w:val="00CB46B3"/>
    <w:rsid w:val="00CD03BE"/>
    <w:rsid w:val="00CD2B1D"/>
    <w:rsid w:val="00CD4855"/>
    <w:rsid w:val="00CD5F4D"/>
    <w:rsid w:val="00D22363"/>
    <w:rsid w:val="00D26E27"/>
    <w:rsid w:val="00D74A5B"/>
    <w:rsid w:val="00D77811"/>
    <w:rsid w:val="00D8112A"/>
    <w:rsid w:val="00D85EBD"/>
    <w:rsid w:val="00D92907"/>
    <w:rsid w:val="00D942FC"/>
    <w:rsid w:val="00DA155A"/>
    <w:rsid w:val="00DD56CE"/>
    <w:rsid w:val="00E16A98"/>
    <w:rsid w:val="00E203B8"/>
    <w:rsid w:val="00E20AD8"/>
    <w:rsid w:val="00E24B4E"/>
    <w:rsid w:val="00E275D5"/>
    <w:rsid w:val="00E53D35"/>
    <w:rsid w:val="00E826F1"/>
    <w:rsid w:val="00E850AC"/>
    <w:rsid w:val="00E91A38"/>
    <w:rsid w:val="00EA0374"/>
    <w:rsid w:val="00EA362F"/>
    <w:rsid w:val="00EB4632"/>
    <w:rsid w:val="00EC50DB"/>
    <w:rsid w:val="00EE6F4D"/>
    <w:rsid w:val="00F32B96"/>
    <w:rsid w:val="00F43C28"/>
    <w:rsid w:val="00F53949"/>
    <w:rsid w:val="00F67A8F"/>
    <w:rsid w:val="00F709D9"/>
    <w:rsid w:val="00F70F2D"/>
    <w:rsid w:val="00F75C75"/>
    <w:rsid w:val="00F94A1F"/>
    <w:rsid w:val="00FA098E"/>
    <w:rsid w:val="00FA3A08"/>
    <w:rsid w:val="00FA5C06"/>
    <w:rsid w:val="00FB078F"/>
    <w:rsid w:val="00FB3A19"/>
    <w:rsid w:val="00FB42D1"/>
    <w:rsid w:val="00FC17B5"/>
    <w:rsid w:val="00FC49D2"/>
    <w:rsid w:val="00FD123A"/>
    <w:rsid w:val="00FD2C57"/>
    <w:rsid w:val="00FE6370"/>
    <w:rsid w:val="00FE6857"/>
    <w:rsid w:val="00FF42C5"/>
    <w:rsid w:val="00FF77F9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F37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9</Pages>
  <Words>3031</Words>
  <Characters>17281</Characters>
  <Application>Microsoft Office Outlook</Application>
  <DocSecurity>0</DocSecurity>
  <Lines>0</Lines>
  <Paragraphs>0</Paragraphs>
  <ScaleCrop>false</ScaleCrop>
  <Company>Default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ОПЕРАТИВНИ ПЛАН РАДА НАСТАВНИКА</dc:title>
  <dc:subject/>
  <dc:creator>Aleksandar Misak</dc:creator>
  <cp:keywords/>
  <dc:description/>
  <cp:lastModifiedBy>PC</cp:lastModifiedBy>
  <cp:revision>33</cp:revision>
  <dcterms:created xsi:type="dcterms:W3CDTF">2014-07-18T17:42:00Z</dcterms:created>
  <dcterms:modified xsi:type="dcterms:W3CDTF">2014-07-26T10:32:00Z</dcterms:modified>
</cp:coreProperties>
</file>